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4D41C60" w14:textId="77952F37" w:rsidR="00A67CCA" w:rsidRPr="003B12A9" w:rsidRDefault="00A67CCA" w:rsidP="00624571">
      <w:pPr>
        <w:pStyle w:val="Titredudocument"/>
      </w:pPr>
      <w:r w:rsidRPr="003B12A9">
        <w:t>Fiche élève : «</w:t>
      </w:r>
      <w:r w:rsidR="001C4270">
        <w:t> </w:t>
      </w:r>
      <w:r w:rsidRPr="003B12A9">
        <w:t>Je m’exerce</w:t>
      </w:r>
      <w:r w:rsidR="001C4270">
        <w:t> </w:t>
      </w:r>
      <w:r w:rsidRPr="003B12A9">
        <w:t>» (E1)</w:t>
      </w:r>
    </w:p>
    <w:p w14:paraId="4071081C" w14:textId="7C23579F" w:rsidR="00A67CCA" w:rsidRPr="00624571" w:rsidRDefault="00A67CCA" w:rsidP="00624571">
      <w:pPr>
        <w:pStyle w:val="Encartgras"/>
        <w:rPr>
          <w:rFonts w:eastAsiaTheme="minorHAnsi"/>
        </w:rPr>
      </w:pPr>
      <w:r w:rsidRPr="00624571">
        <w:t>Domaine</w:t>
      </w:r>
      <w:r w:rsidR="001C4270">
        <w:t> </w:t>
      </w:r>
      <w:r w:rsidRPr="00624571">
        <w:t xml:space="preserve">: </w:t>
      </w:r>
      <w:r w:rsidRPr="00624571">
        <w:rPr>
          <w:rFonts w:eastAsiaTheme="minorHAnsi"/>
        </w:rPr>
        <w:t>Organisation et gestion de données, fonction</w:t>
      </w:r>
    </w:p>
    <w:p w14:paraId="5ABBF6F0" w14:textId="034F5BFB" w:rsidR="00A67CCA" w:rsidRPr="00624571" w:rsidRDefault="00A67CCA" w:rsidP="00624571">
      <w:pPr>
        <w:pStyle w:val="Encartgras"/>
      </w:pPr>
      <w:r w:rsidRPr="00624571">
        <w:t>Sous thème : Comprendre une situation problème en lien avec la proportionnalité (manipuler et verbaliser</w:t>
      </w:r>
      <w:r w:rsidR="008E7EF4" w:rsidRPr="00624571">
        <w:t>)</w:t>
      </w:r>
    </w:p>
    <w:p w14:paraId="3BA63115" w14:textId="7E677A87" w:rsidR="000E6072" w:rsidRPr="003B12A9" w:rsidRDefault="000E6072" w:rsidP="00624571">
      <w:pPr>
        <w:pStyle w:val="Encadr"/>
      </w:pPr>
      <w:r w:rsidRPr="003B12A9">
        <w:t>On considère que les situations problèmes suivantes mettent en relation, à chaque fois, deux grandeurs proportionnelles.</w:t>
      </w:r>
    </w:p>
    <w:p w14:paraId="607D3388" w14:textId="77777777" w:rsidR="00624571" w:rsidRDefault="00624571" w:rsidP="00624571">
      <w:pPr>
        <w:pStyle w:val="Titre1"/>
      </w:pPr>
      <w:r>
        <w:t>Je m’exerce</w:t>
      </w:r>
    </w:p>
    <w:p w14:paraId="787AEE48" w14:textId="65521D52" w:rsidR="0060339B" w:rsidRPr="003B12A9" w:rsidRDefault="0025035E" w:rsidP="00624571">
      <w:pPr>
        <w:pStyle w:val="Titre2"/>
      </w:pPr>
      <w:r w:rsidRPr="003B12A9">
        <w:t>Exercice</w:t>
      </w:r>
      <w:r w:rsidR="001C4270">
        <w:t> </w:t>
      </w:r>
      <w:r w:rsidRPr="003B12A9">
        <w:t>1</w:t>
      </w:r>
    </w:p>
    <w:p w14:paraId="1F1428E9" w14:textId="331B00CC" w:rsidR="0060339B" w:rsidRPr="003B12A9" w:rsidRDefault="0060339B" w:rsidP="0060339B">
      <w:r w:rsidRPr="003B12A9">
        <w:t>Louise achète 9 objets identiques pour 13</w:t>
      </w:r>
      <w:r w:rsidR="001C4270">
        <w:t> </w:t>
      </w:r>
      <w:r w:rsidRPr="003B12A9">
        <w:t>€</w:t>
      </w:r>
      <w:r w:rsidR="00571BA4" w:rsidRPr="003B12A9">
        <w:t>.</w:t>
      </w:r>
    </w:p>
    <w:p w14:paraId="637223B9" w14:textId="6C88CBDF" w:rsidR="0060339B" w:rsidRPr="003B12A9" w:rsidRDefault="0060339B" w:rsidP="00624571">
      <w:pPr>
        <w:pStyle w:val="Paragraphedeliste"/>
        <w:numPr>
          <w:ilvl w:val="0"/>
          <w:numId w:val="19"/>
        </w:numPr>
        <w:spacing w:before="240" w:beforeAutospacing="0" w:after="240" w:afterAutospacing="0" w:line="276" w:lineRule="auto"/>
        <w:ind w:left="714" w:hanging="357"/>
        <w:contextualSpacing w:val="0"/>
      </w:pPr>
      <w:r w:rsidRPr="003B12A9">
        <w:t xml:space="preserve">Avec les cubes mis à </w:t>
      </w:r>
      <w:r w:rsidR="00843BF1" w:rsidRPr="003B12A9">
        <w:t>votre</w:t>
      </w:r>
      <w:r w:rsidRPr="003B12A9">
        <w:t xml:space="preserve"> disposition, tradui</w:t>
      </w:r>
      <w:r w:rsidR="008E7EF4" w:rsidRPr="003B12A9">
        <w:t>re</w:t>
      </w:r>
      <w:r w:rsidRPr="003B12A9">
        <w:t xml:space="preserve"> cette situation.</w:t>
      </w:r>
    </w:p>
    <w:p w14:paraId="2CD14913" w14:textId="5419F05B" w:rsidR="0060339B" w:rsidRPr="003B12A9" w:rsidRDefault="000E6072" w:rsidP="00624571">
      <w:pPr>
        <w:pStyle w:val="Paragraphedeliste"/>
        <w:numPr>
          <w:ilvl w:val="0"/>
          <w:numId w:val="19"/>
        </w:numPr>
        <w:spacing w:before="240" w:beforeAutospacing="0" w:after="240" w:afterAutospacing="0"/>
        <w:ind w:left="714" w:hanging="357"/>
        <w:contextualSpacing w:val="0"/>
      </w:pPr>
      <w:r w:rsidRPr="003B12A9">
        <w:t>E</w:t>
      </w:r>
      <w:r w:rsidR="0060339B" w:rsidRPr="003B12A9">
        <w:t>n manipulant les cubes, tradui</w:t>
      </w:r>
      <w:r w:rsidR="008E7EF4" w:rsidRPr="003B12A9">
        <w:t>re</w:t>
      </w:r>
      <w:r w:rsidR="0060339B" w:rsidRPr="003B12A9">
        <w:t xml:space="preserve"> la situation si maintenant «</w:t>
      </w:r>
      <w:r w:rsidR="001C4270">
        <w:t> </w:t>
      </w:r>
      <w:r w:rsidR="0060339B" w:rsidRPr="003B12A9">
        <w:t>Louise achète 27 de ces objets</w:t>
      </w:r>
      <w:r w:rsidR="001C4270">
        <w:t> </w:t>
      </w:r>
      <w:r w:rsidR="0060339B" w:rsidRPr="003B12A9">
        <w:t>»</w:t>
      </w:r>
      <w:r w:rsidR="00843BF1" w:rsidRPr="003B12A9">
        <w:t xml:space="preserve">. </w:t>
      </w:r>
      <w:r w:rsidR="000D47B9" w:rsidRPr="003B12A9">
        <w:t>E</w:t>
      </w:r>
      <w:r w:rsidR="00843BF1" w:rsidRPr="003B12A9">
        <w:t xml:space="preserve">xpliciter </w:t>
      </w:r>
      <w:r w:rsidR="000D47B9" w:rsidRPr="003B12A9">
        <w:t>la</w:t>
      </w:r>
      <w:r w:rsidR="00843BF1" w:rsidRPr="003B12A9">
        <w:t xml:space="preserve"> démarche et </w:t>
      </w:r>
      <w:r w:rsidR="000D47B9" w:rsidRPr="003B12A9">
        <w:t>les</w:t>
      </w:r>
      <w:r w:rsidR="00843BF1" w:rsidRPr="003B12A9">
        <w:t xml:space="preserve"> choix.</w:t>
      </w:r>
    </w:p>
    <w:p w14:paraId="34AB59F1" w14:textId="77777777" w:rsidR="00624571" w:rsidRDefault="00624571" w:rsidP="00624571">
      <w:pPr>
        <w:pStyle w:val="Titre1"/>
      </w:pPr>
      <w:r>
        <w:t>Je m’exerce</w:t>
      </w:r>
    </w:p>
    <w:p w14:paraId="73ED21B6" w14:textId="6DF04540" w:rsidR="0060339B" w:rsidRPr="003B12A9" w:rsidRDefault="0060339B" w:rsidP="00624571">
      <w:pPr>
        <w:pStyle w:val="Titre2"/>
      </w:pPr>
      <w:r w:rsidRPr="003B12A9">
        <w:t>Exe</w:t>
      </w:r>
      <w:r w:rsidR="0025035E" w:rsidRPr="003B12A9">
        <w:t>rcice</w:t>
      </w:r>
      <w:r w:rsidRPr="003B12A9">
        <w:t> 2</w:t>
      </w:r>
    </w:p>
    <w:p w14:paraId="6B332BB7" w14:textId="22473D8D" w:rsidR="0060339B" w:rsidRPr="003B12A9" w:rsidRDefault="0060339B" w:rsidP="0060339B">
      <w:r w:rsidRPr="003B12A9">
        <w:t xml:space="preserve">Pour faire sa confiture, </w:t>
      </w:r>
      <w:r w:rsidR="00DD25B8" w:rsidRPr="003B12A9">
        <w:t>É</w:t>
      </w:r>
      <w:r w:rsidRPr="003B12A9">
        <w:t>ric achète 20</w:t>
      </w:r>
      <w:r w:rsidR="001C4270">
        <w:t> </w:t>
      </w:r>
      <w:r w:rsidRPr="003B12A9">
        <w:t>kg de pommes pour 36</w:t>
      </w:r>
      <w:r w:rsidR="001C4270">
        <w:t> </w:t>
      </w:r>
      <w:r w:rsidRPr="003B12A9">
        <w:t>€</w:t>
      </w:r>
      <w:r w:rsidR="00843BF1" w:rsidRPr="003B12A9">
        <w:t>.</w:t>
      </w:r>
    </w:p>
    <w:p w14:paraId="2520FB33" w14:textId="6489FD4B" w:rsidR="0060339B" w:rsidRPr="003B12A9" w:rsidRDefault="0060339B" w:rsidP="00624571">
      <w:pPr>
        <w:pStyle w:val="Paragraphedeliste"/>
        <w:numPr>
          <w:ilvl w:val="0"/>
          <w:numId w:val="17"/>
        </w:numPr>
        <w:spacing w:before="240" w:beforeAutospacing="0" w:after="240" w:afterAutospacing="0" w:line="276" w:lineRule="auto"/>
        <w:ind w:hanging="357"/>
        <w:contextualSpacing w:val="0"/>
      </w:pPr>
      <w:r w:rsidRPr="003B12A9">
        <w:t xml:space="preserve">Avec les </w:t>
      </w:r>
      <w:r w:rsidR="007579CA" w:rsidRPr="003B12A9">
        <w:t>cubes</w:t>
      </w:r>
      <w:r w:rsidRPr="003B12A9">
        <w:t xml:space="preserve"> mis à ta disposition, tradui</w:t>
      </w:r>
      <w:r w:rsidR="008E7EF4" w:rsidRPr="003B12A9">
        <w:t>re</w:t>
      </w:r>
      <w:r w:rsidRPr="003B12A9">
        <w:t xml:space="preserve"> cette situation.</w:t>
      </w:r>
    </w:p>
    <w:p w14:paraId="7D51A6C5" w14:textId="09CF38C7" w:rsidR="0060339B" w:rsidRPr="003B12A9" w:rsidRDefault="000E6072" w:rsidP="00624571">
      <w:pPr>
        <w:pStyle w:val="Paragraphedeliste"/>
        <w:numPr>
          <w:ilvl w:val="0"/>
          <w:numId w:val="17"/>
        </w:numPr>
        <w:spacing w:before="240" w:beforeAutospacing="0" w:after="240" w:afterAutospacing="0" w:line="276" w:lineRule="auto"/>
        <w:ind w:hanging="357"/>
        <w:contextualSpacing w:val="0"/>
      </w:pPr>
      <w:r w:rsidRPr="003B12A9">
        <w:t>E</w:t>
      </w:r>
      <w:r w:rsidR="0060339B" w:rsidRPr="003B12A9">
        <w:t xml:space="preserve">n manipulant les </w:t>
      </w:r>
      <w:r w:rsidR="007579CA" w:rsidRPr="003B12A9">
        <w:t>cubes</w:t>
      </w:r>
      <w:r w:rsidR="0060339B" w:rsidRPr="003B12A9">
        <w:t>, tradui</w:t>
      </w:r>
      <w:r w:rsidR="008E7EF4" w:rsidRPr="003B12A9">
        <w:t>re</w:t>
      </w:r>
      <w:r w:rsidR="0060339B" w:rsidRPr="003B12A9">
        <w:t xml:space="preserve"> la situation si maintenant :</w:t>
      </w:r>
    </w:p>
    <w:p w14:paraId="4077CC34" w14:textId="0431878D" w:rsidR="009E7E6E" w:rsidRPr="003B12A9" w:rsidRDefault="0060339B" w:rsidP="00624571">
      <w:pPr>
        <w:pStyle w:val="Paragraphedeliste"/>
        <w:numPr>
          <w:ilvl w:val="0"/>
          <w:numId w:val="18"/>
        </w:numPr>
        <w:spacing w:before="240" w:beforeAutospacing="0" w:after="240" w:afterAutospacing="0" w:line="276" w:lineRule="auto"/>
        <w:ind w:hanging="357"/>
        <w:contextualSpacing w:val="0"/>
      </w:pPr>
      <w:r w:rsidRPr="003B12A9">
        <w:t> «</w:t>
      </w:r>
      <w:r w:rsidR="001C4270">
        <w:t> </w:t>
      </w:r>
      <w:r w:rsidR="00DD25B8" w:rsidRPr="003B12A9">
        <w:t>É</w:t>
      </w:r>
      <w:r w:rsidRPr="003B12A9">
        <w:t>ric achète 15</w:t>
      </w:r>
      <w:r w:rsidR="001C4270">
        <w:t> </w:t>
      </w:r>
      <w:r w:rsidRPr="003B12A9">
        <w:t>kg de pommes</w:t>
      </w:r>
      <w:r w:rsidR="001C4270">
        <w:t> </w:t>
      </w:r>
      <w:r w:rsidRPr="003B12A9">
        <w:t>»</w:t>
      </w:r>
      <w:r w:rsidR="00843BF1" w:rsidRPr="003B12A9">
        <w:t>. Vous expliciterez votre démarche et vos choix.</w:t>
      </w:r>
    </w:p>
    <w:p w14:paraId="4EE1AB73" w14:textId="66AF9A55" w:rsidR="00F9459D" w:rsidRPr="003B12A9" w:rsidRDefault="0060339B" w:rsidP="00624571">
      <w:pPr>
        <w:pStyle w:val="Paragraphedeliste"/>
        <w:numPr>
          <w:ilvl w:val="0"/>
          <w:numId w:val="18"/>
        </w:numPr>
        <w:spacing w:before="240" w:beforeAutospacing="0" w:after="240" w:afterAutospacing="0" w:line="276" w:lineRule="auto"/>
        <w:ind w:hanging="357"/>
        <w:contextualSpacing w:val="0"/>
      </w:pPr>
      <w:r w:rsidRPr="003B12A9">
        <w:t>«</w:t>
      </w:r>
      <w:r w:rsidR="001C4270">
        <w:t> </w:t>
      </w:r>
      <w:r w:rsidR="00DD25B8" w:rsidRPr="003B12A9">
        <w:t>É</w:t>
      </w:r>
      <w:r w:rsidRPr="003B12A9">
        <w:t>ric achète pour 45</w:t>
      </w:r>
      <w:r w:rsidR="001C4270">
        <w:t> </w:t>
      </w:r>
      <w:r w:rsidRPr="003B12A9">
        <w:t>€ de pommes</w:t>
      </w:r>
      <w:r w:rsidR="001C4270">
        <w:t> </w:t>
      </w:r>
      <w:r w:rsidRPr="003B12A9">
        <w:t>»</w:t>
      </w:r>
      <w:r w:rsidR="00843BF1" w:rsidRPr="003B12A9">
        <w:t>. Vous expliciterez votre démarche et vos choix.</w:t>
      </w:r>
    </w:p>
    <w:p w14:paraId="359DA010" w14:textId="77777777" w:rsidR="00624571" w:rsidRDefault="00624571" w:rsidP="00624571">
      <w:pPr>
        <w:pStyle w:val="Titre1"/>
      </w:pPr>
      <w:r>
        <w:t>Je m’exerce</w:t>
      </w:r>
    </w:p>
    <w:p w14:paraId="427B3C56" w14:textId="04146C35" w:rsidR="009E7E6E" w:rsidRPr="003B12A9" w:rsidRDefault="0025035E" w:rsidP="00624571">
      <w:pPr>
        <w:pStyle w:val="Titre2"/>
      </w:pPr>
      <w:r w:rsidRPr="003B12A9">
        <w:t>Exercice</w:t>
      </w:r>
      <w:r w:rsidR="001C4270">
        <w:t> </w:t>
      </w:r>
      <w:r w:rsidRPr="003B12A9">
        <w:t>3</w:t>
      </w:r>
    </w:p>
    <w:p w14:paraId="0CC675C1" w14:textId="6C5D9497" w:rsidR="009E7E6E" w:rsidRPr="003B12A9" w:rsidRDefault="009E7E6E" w:rsidP="009E7E6E">
      <w:r w:rsidRPr="003B12A9">
        <w:t>Odette a une collection de 18 BD qu’elle a payée 42</w:t>
      </w:r>
      <w:r w:rsidR="001C4270">
        <w:t> </w:t>
      </w:r>
      <w:r w:rsidRPr="003B12A9">
        <w:t>€.</w:t>
      </w:r>
      <w:r w:rsidR="00571BA4" w:rsidRPr="003B12A9">
        <w:t xml:space="preserve"> </w:t>
      </w:r>
      <w:r w:rsidRPr="003B12A9">
        <w:t>Après avoir manipulé les cubes qu’elle a à sa disposition, elle a traduit la situation ainsi :</w:t>
      </w:r>
    </w:p>
    <w:p w14:paraId="34A01DAB" w14:textId="77777777" w:rsidR="009E7E6E" w:rsidRPr="003B12A9" w:rsidRDefault="009E7E6E" w:rsidP="00624571">
      <w:pPr>
        <w:jc w:val="center"/>
      </w:pPr>
      <w:r w:rsidRPr="003B12A9">
        <w:rPr>
          <w:noProof/>
        </w:rPr>
        <mc:AlternateContent>
          <mc:Choice Requires="wpg">
            <w:drawing>
              <wp:inline distT="0" distB="0" distL="0" distR="0" wp14:anchorId="4A5852A1" wp14:editId="3966B4BE">
                <wp:extent cx="3381375" cy="1114425"/>
                <wp:effectExtent l="0" t="0" r="9525" b="9525"/>
                <wp:docPr id="1715269968" name="Grou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1375" cy="1114425"/>
                          <a:chOff x="0" y="0"/>
                          <a:chExt cx="3263579" cy="876300"/>
                        </a:xfrm>
                      </wpg:grpSpPr>
                      <wpg:grpSp>
                        <wpg:cNvPr id="1996730677" name="Groupe 4"/>
                        <wpg:cNvGrpSpPr/>
                        <wpg:grpSpPr>
                          <a:xfrm>
                            <a:off x="828989" y="0"/>
                            <a:ext cx="2434590" cy="868877"/>
                            <a:chOff x="0" y="0"/>
                            <a:chExt cx="2434590" cy="868877"/>
                          </a:xfrm>
                        </wpg:grpSpPr>
                        <pic:pic xmlns:pic="http://schemas.openxmlformats.org/drawingml/2006/picture">
                          <pic:nvPicPr>
                            <pic:cNvPr id="21" name="Imag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153" t="45057" r="56476" b="30784"/>
                            <a:stretch/>
                          </pic:blipFill>
                          <pic:spPr bwMode="auto">
                            <a:xfrm rot="5400000">
                              <a:off x="1001629" y="-561461"/>
                              <a:ext cx="439420" cy="242125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7" name="Image 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8906" t="45057" r="58722" b="30643"/>
                            <a:stretch/>
                          </pic:blipFill>
                          <pic:spPr bwMode="auto">
                            <a:xfrm rot="5400000">
                              <a:off x="997585" y="-997585"/>
                              <a:ext cx="439420" cy="24345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3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828675" cy="876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D67DD18" w14:textId="77777777" w:rsidR="009E7E6E" w:rsidRPr="00624571" w:rsidRDefault="009E7E6E" w:rsidP="00624571">
                              <w:pPr>
                                <w:spacing w:before="100" w:after="100"/>
                              </w:pPr>
                              <w:r w:rsidRPr="00624571">
                                <w:t>BD</w:t>
                              </w:r>
                            </w:p>
                            <w:p w14:paraId="3499B052" w14:textId="77777777" w:rsidR="009E7E6E" w:rsidRPr="00624571" w:rsidRDefault="009E7E6E" w:rsidP="009E7E6E"/>
                            <w:p w14:paraId="070E0206" w14:textId="77777777" w:rsidR="009E7E6E" w:rsidRPr="00624571" w:rsidRDefault="009E7E6E" w:rsidP="009E7E6E">
                              <w:r w:rsidRPr="00624571">
                                <w:t>Prix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A5852A1" id="Groupe 5" o:spid="_x0000_s1026" style="width:266.25pt;height:87.75pt;mso-position-horizontal-relative:char;mso-position-vertical-relative:line" coordsize="32635,87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">
                <v:group id="Groupe 4" o:spid="_x0000_s1027" style="position:absolute;left:8289;width:24346;height:8688" coordsize="24345,8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2" o:spid="_x0000_s1028" type="#_x0000_t75" style="position:absolute;left:10016;top:-5615;width:4394;height:24212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">
                    <v:imagedata r:id="rId9" o:title="" croptop="29529f" cropbottom="20175f" cropleft="26970f" cropright="37012f"/>
                    <v:path arrowok="t"/>
                  </v:shape>
                  <v:shape id="Image 3" o:spid="_x0000_s1029" type="#_x0000_t75" style="position:absolute;left:9976;top:-9976;width:4394;height:24345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">
                    <v:imagedata r:id="rId9" o:title="" croptop="29529f" cropbottom="20082f" cropleft="25497f" cropright="38484f"/>
                    <v:path arrowok="t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30" type="#_x0000_t202" style="position:absolute;width:8286;height:8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" stroked="f">
                  <v:textbox>
                    <w:txbxContent>
                      <w:p w14:paraId="1D67DD18" w14:textId="77777777" w:rsidR="009E7E6E" w:rsidRPr="00624571" w:rsidRDefault="009E7E6E" w:rsidP="00624571">
                        <w:pPr>
                          <w:spacing w:before="100" w:after="100"/>
                        </w:pPr>
                        <w:r w:rsidRPr="00624571">
                          <w:t>BD</w:t>
                        </w:r>
                      </w:p>
                      <w:p w14:paraId="3499B052" w14:textId="77777777" w:rsidR="009E7E6E" w:rsidRPr="00624571" w:rsidRDefault="009E7E6E" w:rsidP="009E7E6E"/>
                      <w:p w14:paraId="070E0206" w14:textId="77777777" w:rsidR="009E7E6E" w:rsidRPr="00624571" w:rsidRDefault="009E7E6E" w:rsidP="009E7E6E">
                        <w:r w:rsidRPr="00624571">
                          <w:t>Prix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023A73B" w14:textId="08FEDAFF" w:rsidR="009E7E6E" w:rsidRPr="003B12A9" w:rsidRDefault="009E7E6E" w:rsidP="009C29CF">
      <w:r w:rsidRPr="003B12A9">
        <w:t>En manipulant les cubes, tradui</w:t>
      </w:r>
      <w:r w:rsidR="008E7EF4" w:rsidRPr="003B12A9">
        <w:t>re</w:t>
      </w:r>
      <w:r w:rsidRPr="003B12A9">
        <w:t xml:space="preserve"> la situation </w:t>
      </w:r>
      <w:r w:rsidR="004A542D" w:rsidRPr="003B12A9">
        <w:t>correspondant à</w:t>
      </w:r>
      <w:r w:rsidR="00C11232" w:rsidRPr="003B12A9">
        <w:t> :</w:t>
      </w:r>
      <w:r w:rsidR="00834B6B" w:rsidRPr="003B12A9">
        <w:t xml:space="preserve"> </w:t>
      </w:r>
      <w:r w:rsidRPr="003B12A9">
        <w:t>«</w:t>
      </w:r>
      <w:r w:rsidR="001C4270">
        <w:t> </w:t>
      </w:r>
      <w:r w:rsidRPr="003B12A9">
        <w:t xml:space="preserve">Odette </w:t>
      </w:r>
      <w:r w:rsidR="00EF0226" w:rsidRPr="003B12A9">
        <w:t>complète sa collection</w:t>
      </w:r>
      <w:r w:rsidR="009C29CF" w:rsidRPr="003B12A9">
        <w:t xml:space="preserve"> actuelle</w:t>
      </w:r>
      <w:r w:rsidR="00EF0226" w:rsidRPr="003B12A9">
        <w:t xml:space="preserve"> avec</w:t>
      </w:r>
      <w:r w:rsidRPr="003B12A9">
        <w:t xml:space="preserve"> </w:t>
      </w:r>
      <w:r w:rsidR="009C29CF" w:rsidRPr="003B12A9">
        <w:t>9</w:t>
      </w:r>
      <w:r w:rsidR="00C11232" w:rsidRPr="003B12A9">
        <w:t xml:space="preserve"> BD de plus</w:t>
      </w:r>
      <w:r w:rsidR="001C4270">
        <w:t> </w:t>
      </w:r>
      <w:r w:rsidRPr="003B12A9">
        <w:t>»</w:t>
      </w:r>
      <w:r w:rsidR="00843BF1" w:rsidRPr="003B12A9">
        <w:t xml:space="preserve">. </w:t>
      </w:r>
      <w:r w:rsidR="00E100EF" w:rsidRPr="003B12A9">
        <w:t>Expliciter la démarche et les choix.</w:t>
      </w:r>
    </w:p>
    <w:p w14:paraId="3430B717" w14:textId="77777777" w:rsidR="00624571" w:rsidRDefault="00624571" w:rsidP="00624571">
      <w:pPr>
        <w:pStyle w:val="Titre1"/>
      </w:pPr>
      <w:r>
        <w:lastRenderedPageBreak/>
        <w:t>Je m’exerce</w:t>
      </w:r>
    </w:p>
    <w:p w14:paraId="72D3415F" w14:textId="5EF02A27" w:rsidR="00C11232" w:rsidRPr="003B12A9" w:rsidRDefault="00C11232" w:rsidP="00624571">
      <w:pPr>
        <w:pStyle w:val="Titre2"/>
      </w:pPr>
      <w:r w:rsidRPr="003B12A9">
        <w:t>Exercice</w:t>
      </w:r>
      <w:r w:rsidR="001C4270">
        <w:t> </w:t>
      </w:r>
      <w:r w:rsidRPr="003B12A9">
        <w:t>4</w:t>
      </w:r>
    </w:p>
    <w:p w14:paraId="2D7FC988" w14:textId="53907CA7" w:rsidR="00C11232" w:rsidRPr="003B12A9" w:rsidRDefault="00C11232" w:rsidP="00C11232">
      <w:r w:rsidRPr="003B12A9">
        <w:t xml:space="preserve">Dominique a une collection de </w:t>
      </w:r>
      <w:r w:rsidR="00EF0226" w:rsidRPr="003B12A9">
        <w:t>42</w:t>
      </w:r>
      <w:r w:rsidRPr="003B12A9">
        <w:t xml:space="preserve"> </w:t>
      </w:r>
      <w:r w:rsidR="009C29CF" w:rsidRPr="003B12A9">
        <w:t>«</w:t>
      </w:r>
      <w:r w:rsidR="001C4270">
        <w:t> </w:t>
      </w:r>
      <w:r w:rsidR="009C29CF" w:rsidRPr="003B12A9">
        <w:t>marque-pages</w:t>
      </w:r>
      <w:r w:rsidR="001C4270">
        <w:t> </w:t>
      </w:r>
      <w:r w:rsidR="009C29CF" w:rsidRPr="003B12A9">
        <w:t>»</w:t>
      </w:r>
      <w:r w:rsidRPr="003B12A9">
        <w:t xml:space="preserve"> qu’elle a payée </w:t>
      </w:r>
      <w:r w:rsidR="009C29CF" w:rsidRPr="003B12A9">
        <w:t>78</w:t>
      </w:r>
      <w:r w:rsidR="001C4270">
        <w:t> </w:t>
      </w:r>
      <w:r w:rsidR="009C29CF" w:rsidRPr="003B12A9">
        <w:t>€</w:t>
      </w:r>
      <w:r w:rsidRPr="003B12A9">
        <w:t>.</w:t>
      </w:r>
      <w:r w:rsidR="00571BA4" w:rsidRPr="003B12A9">
        <w:t xml:space="preserve"> </w:t>
      </w:r>
      <w:r w:rsidRPr="003B12A9">
        <w:t>Après avoir manipulé les cubes qu’elle a à sa disposition, elle a traduit la situation ainsi :</w:t>
      </w:r>
    </w:p>
    <w:p w14:paraId="1A633D8D" w14:textId="77777777" w:rsidR="00C11232" w:rsidRPr="003B12A9" w:rsidRDefault="00C11232" w:rsidP="00624571">
      <w:pPr>
        <w:jc w:val="center"/>
      </w:pPr>
      <w:r w:rsidRPr="003B12A9">
        <w:rPr>
          <w:noProof/>
        </w:rPr>
        <mc:AlternateContent>
          <mc:Choice Requires="wpg">
            <w:drawing>
              <wp:inline distT="0" distB="0" distL="0" distR="0" wp14:anchorId="3B998C37" wp14:editId="0CA4F4DF">
                <wp:extent cx="3263265" cy="876300"/>
                <wp:effectExtent l="0" t="0" r="0" b="0"/>
                <wp:docPr id="990159142" name="Grou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63265" cy="876300"/>
                          <a:chOff x="0" y="0"/>
                          <a:chExt cx="3263579" cy="876300"/>
                        </a:xfrm>
                      </wpg:grpSpPr>
                      <wpg:grpSp>
                        <wpg:cNvPr id="56355233" name="Groupe 4"/>
                        <wpg:cNvGrpSpPr/>
                        <wpg:grpSpPr>
                          <a:xfrm>
                            <a:off x="828989" y="0"/>
                            <a:ext cx="2434590" cy="868877"/>
                            <a:chOff x="0" y="0"/>
                            <a:chExt cx="2434590" cy="868877"/>
                          </a:xfrm>
                        </wpg:grpSpPr>
                        <pic:pic xmlns:pic="http://schemas.openxmlformats.org/drawingml/2006/picture">
                          <pic:nvPicPr>
                            <pic:cNvPr id="574287722" name="Imag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153" t="45057" r="56476" b="30784"/>
                            <a:stretch/>
                          </pic:blipFill>
                          <pic:spPr bwMode="auto">
                            <a:xfrm rot="5400000">
                              <a:off x="1001629" y="-561461"/>
                              <a:ext cx="439420" cy="242125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47480916" name="Image 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8906" t="45057" r="58722" b="30643"/>
                            <a:stretch/>
                          </pic:blipFill>
                          <pic:spPr bwMode="auto">
                            <a:xfrm rot="5400000">
                              <a:off x="997585" y="-997585"/>
                              <a:ext cx="439420" cy="24345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123794596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828675" cy="876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B68B6B" w14:textId="7B29EB29" w:rsidR="00C11232" w:rsidRPr="00624571" w:rsidRDefault="004A542D" w:rsidP="00C11232">
                              <w:pPr>
                                <w:rPr>
                                  <w:szCs w:val="24"/>
                                </w:rPr>
                              </w:pPr>
                              <w:r w:rsidRPr="00624571">
                                <w:rPr>
                                  <w:szCs w:val="24"/>
                                </w:rPr>
                                <w:t>Marque</w:t>
                              </w:r>
                              <w:r w:rsidR="001C4270">
                                <w:rPr>
                                  <w:szCs w:val="24"/>
                                </w:rPr>
                                <w:t xml:space="preserve"> </w:t>
                              </w:r>
                              <w:r w:rsidRPr="00624571">
                                <w:rPr>
                                  <w:szCs w:val="24"/>
                                </w:rPr>
                                <w:t>- pages</w:t>
                              </w:r>
                            </w:p>
                            <w:p w14:paraId="010F374E" w14:textId="77777777" w:rsidR="00EF0226" w:rsidRPr="00624571" w:rsidRDefault="00EF0226" w:rsidP="00C11232">
                              <w:pPr>
                                <w:rPr>
                                  <w:szCs w:val="24"/>
                                </w:rPr>
                              </w:pPr>
                              <w:r w:rsidRPr="00624571">
                                <w:rPr>
                                  <w:szCs w:val="24"/>
                                </w:rPr>
                                <w:t>Prix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B998C37" id="_x0000_s1031" style="width:256.95pt;height:69pt;mso-position-horizontal-relative:char;mso-position-vertical-relative:line" coordsize="32635,87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">
                <v:group id="Groupe 4" o:spid="_x0000_s1032" style="position:absolute;left:8289;width:24346;height:8688" coordsize="24345,8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">
                  <v:shape id="Image 2" o:spid="_x0000_s1033" type="#_x0000_t75" style="position:absolute;left:10016;top:-5615;width:4394;height:24212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">
                    <v:imagedata r:id="rId9" o:title="" croptop="29529f" cropbottom="20175f" cropleft="26970f" cropright="37012f"/>
                    <v:path arrowok="t"/>
                  </v:shape>
                  <v:shape id="Image 3" o:spid="_x0000_s1034" type="#_x0000_t75" style="position:absolute;left:9976;top:-9976;width:4394;height:24345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">
                    <v:imagedata r:id="rId9" o:title="" croptop="29529f" cropbottom="20082f" cropleft="25497f" cropright="38484f"/>
                    <v:path arrowok="t"/>
                  </v:shape>
                </v:group>
                <v:shape id="Zone de texte 2" o:spid="_x0000_s1035" type="#_x0000_t202" style="position:absolute;width:8286;height:8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" stroked="f">
                  <v:textbox>
                    <w:txbxContent>
                      <w:p w14:paraId="07B68B6B" w14:textId="7B29EB29" w:rsidR="00C11232" w:rsidRPr="00624571" w:rsidRDefault="004A542D" w:rsidP="00C11232">
                        <w:pPr>
                          <w:rPr>
                            <w:szCs w:val="24"/>
                          </w:rPr>
                        </w:pPr>
                        <w:r w:rsidRPr="00624571">
                          <w:rPr>
                            <w:szCs w:val="24"/>
                          </w:rPr>
                          <w:t>Marque</w:t>
                        </w:r>
                        <w:r w:rsidR="001C4270">
                          <w:rPr>
                            <w:szCs w:val="24"/>
                          </w:rPr>
                          <w:t xml:space="preserve"> </w:t>
                        </w:r>
                        <w:r w:rsidRPr="00624571">
                          <w:rPr>
                            <w:szCs w:val="24"/>
                          </w:rPr>
                          <w:t>- pages</w:t>
                        </w:r>
                      </w:p>
                      <w:p w14:paraId="010F374E" w14:textId="77777777" w:rsidR="00EF0226" w:rsidRPr="00624571" w:rsidRDefault="00EF0226" w:rsidP="00C11232">
                        <w:pPr>
                          <w:rPr>
                            <w:szCs w:val="24"/>
                          </w:rPr>
                        </w:pPr>
                        <w:r w:rsidRPr="00624571">
                          <w:rPr>
                            <w:szCs w:val="24"/>
                          </w:rPr>
                          <w:t>Prix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AF9B1CB" w14:textId="417EA0C3" w:rsidR="00C11232" w:rsidRPr="003B12A9" w:rsidRDefault="00EF0226" w:rsidP="00EF0226">
      <w:r w:rsidRPr="003B12A9">
        <w:t>En manipulant les cubes, tradui</w:t>
      </w:r>
      <w:r w:rsidR="008E7EF4" w:rsidRPr="003B12A9">
        <w:t>re</w:t>
      </w:r>
      <w:r w:rsidRPr="003B12A9">
        <w:t xml:space="preserve"> la situation </w:t>
      </w:r>
      <w:r w:rsidR="009C29CF" w:rsidRPr="003B12A9">
        <w:t>correspondant à </w:t>
      </w:r>
      <w:bookmarkStart w:id="0" w:name="_GoBack"/>
      <w:r w:rsidR="009C29CF" w:rsidRPr="003B12A9">
        <w:t>:</w:t>
      </w:r>
      <w:bookmarkEnd w:id="0"/>
      <w:r w:rsidR="001C4270">
        <w:t xml:space="preserve"> </w:t>
      </w:r>
      <w:r w:rsidR="009C29CF" w:rsidRPr="003B12A9">
        <w:t>«</w:t>
      </w:r>
      <w:r w:rsidR="001C4270">
        <w:t> </w:t>
      </w:r>
      <w:r w:rsidR="009C29CF" w:rsidRPr="003B12A9">
        <w:t xml:space="preserve">Dominique a complété sa collection </w:t>
      </w:r>
      <w:r w:rsidR="004A542D" w:rsidRPr="003B12A9">
        <w:t>qui coûte à présent 104</w:t>
      </w:r>
      <w:r w:rsidR="001C4270">
        <w:t> </w:t>
      </w:r>
      <w:r w:rsidR="004A542D" w:rsidRPr="003B12A9">
        <w:t>€</w:t>
      </w:r>
      <w:r w:rsidR="001C4270">
        <w:t> </w:t>
      </w:r>
      <w:r w:rsidRPr="003B12A9">
        <w:t>»</w:t>
      </w:r>
      <w:r w:rsidR="00843BF1" w:rsidRPr="003B12A9">
        <w:t xml:space="preserve">. </w:t>
      </w:r>
      <w:r w:rsidR="00E100EF" w:rsidRPr="003B12A9">
        <w:t>Expliciter la démarche et les choix.</w:t>
      </w:r>
    </w:p>
    <w:p w14:paraId="2F52CF27" w14:textId="77777777" w:rsidR="00624571" w:rsidRDefault="00624571" w:rsidP="00624571">
      <w:pPr>
        <w:pStyle w:val="Titre1"/>
      </w:pPr>
      <w:r>
        <w:t>Je m’exerce</w:t>
      </w:r>
    </w:p>
    <w:p w14:paraId="18269476" w14:textId="6B884C56" w:rsidR="00C11232" w:rsidRPr="003B12A9" w:rsidRDefault="00C11232" w:rsidP="00624571">
      <w:pPr>
        <w:pStyle w:val="Titre2"/>
      </w:pPr>
      <w:r w:rsidRPr="003B12A9">
        <w:t>Exercice</w:t>
      </w:r>
      <w:r w:rsidR="001C4270">
        <w:t> </w:t>
      </w:r>
      <w:r w:rsidRPr="003B12A9">
        <w:t>5</w:t>
      </w:r>
    </w:p>
    <w:p w14:paraId="30F25966" w14:textId="77777777" w:rsidR="00834B6B" w:rsidRPr="003B12A9" w:rsidRDefault="00834B6B" w:rsidP="00834B6B">
      <w:pPr>
        <w:spacing w:after="200" w:line="276" w:lineRule="auto"/>
      </w:pPr>
      <w:bookmarkStart w:id="1" w:name="_Hlk137909607"/>
      <w:r w:rsidRPr="003B12A9">
        <w:t xml:space="preserve">Inventer une situation problème pour faire manipuler un camarade. </w:t>
      </w:r>
    </w:p>
    <w:p w14:paraId="46D999A8" w14:textId="4C665B6D" w:rsidR="001363B2" w:rsidRPr="003B12A9" w:rsidRDefault="00624571" w:rsidP="00624571">
      <w:pPr>
        <w:pStyle w:val="Titre1"/>
      </w:pPr>
      <w:r>
        <w:t>Je m’autoévalue</w:t>
      </w:r>
    </w:p>
    <w:p w14:paraId="5C9DA261" w14:textId="673F07BD" w:rsidR="004308E3" w:rsidRPr="003B12A9" w:rsidRDefault="001363B2" w:rsidP="00624571">
      <w:pPr>
        <w:pStyle w:val="Paragraphedeliste"/>
        <w:numPr>
          <w:ilvl w:val="0"/>
          <w:numId w:val="39"/>
        </w:numPr>
      </w:pPr>
      <w:r w:rsidRPr="003B12A9">
        <w:t xml:space="preserve">Si j’ai fait des erreurs ou que je n’ai pas compris, </w:t>
      </w:r>
      <w:r w:rsidR="0025199B" w:rsidRPr="003B12A9">
        <w:t>je demande au professeur</w:t>
      </w:r>
      <w:r w:rsidR="004308E3" w:rsidRPr="003B12A9">
        <w:t xml:space="preserve"> </w:t>
      </w:r>
      <w:r w:rsidR="0025199B" w:rsidRPr="003B12A9">
        <w:t xml:space="preserve">avant de </w:t>
      </w:r>
      <w:r w:rsidR="00C979AD" w:rsidRPr="003B12A9">
        <w:t>continuer.</w:t>
      </w:r>
    </w:p>
    <w:p w14:paraId="1A082E01" w14:textId="0693FBA5" w:rsidR="001363B2" w:rsidRPr="003B12A9" w:rsidRDefault="0025199B" w:rsidP="00624571">
      <w:pPr>
        <w:pStyle w:val="Paragraphedeliste"/>
        <w:numPr>
          <w:ilvl w:val="0"/>
          <w:numId w:val="39"/>
        </w:numPr>
      </w:pPr>
      <w:r w:rsidRPr="003B12A9">
        <w:t>Pour continuer le parcours</w:t>
      </w:r>
      <w:r w:rsidR="004308E3" w:rsidRPr="003B12A9">
        <w:t xml:space="preserve">, je </w:t>
      </w:r>
      <w:r w:rsidRPr="003B12A9">
        <w:t>fai</w:t>
      </w:r>
      <w:r w:rsidR="004308E3" w:rsidRPr="003B12A9">
        <w:t xml:space="preserve">s </w:t>
      </w:r>
      <w:r w:rsidR="001363B2" w:rsidRPr="003B12A9">
        <w:t>l’exercice</w:t>
      </w:r>
      <w:r w:rsidR="001C4270">
        <w:t> </w:t>
      </w:r>
      <w:r w:rsidR="001363B2" w:rsidRPr="003B12A9">
        <w:t>2 de la fiche de positionnement</w:t>
      </w:r>
      <w:r w:rsidR="001C4270">
        <w:t> </w:t>
      </w:r>
      <w:r w:rsidR="001363B2" w:rsidRPr="003B12A9">
        <w:t>1</w:t>
      </w:r>
      <w:bookmarkEnd w:id="1"/>
      <w:r w:rsidR="00C979AD" w:rsidRPr="003B12A9">
        <w:t>.</w:t>
      </w:r>
    </w:p>
    <w:sectPr w:rsidR="001363B2" w:rsidRPr="003B12A9" w:rsidSect="00624571">
      <w:type w:val="continuous"/>
      <w:pgSz w:w="11906" w:h="16838"/>
      <w:pgMar w:top="567" w:right="680" w:bottom="567" w:left="6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64F15CB" w14:textId="77777777" w:rsidR="00AC3866" w:rsidRDefault="00AC3866" w:rsidP="001B744E">
      <w:pPr>
        <w:spacing w:after="0"/>
      </w:pPr>
      <w:r>
        <w:separator/>
      </w:r>
    </w:p>
  </w:endnote>
  <w:endnote w:type="continuationSeparator" w:id="0">
    <w:p w14:paraId="5AD3D63B" w14:textId="77777777" w:rsidR="00AC3866" w:rsidRDefault="00AC3866" w:rsidP="001B744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431B52C" w14:textId="77777777" w:rsidR="00AC3866" w:rsidRDefault="00AC3866" w:rsidP="001B744E">
      <w:pPr>
        <w:spacing w:after="0"/>
      </w:pPr>
      <w:r>
        <w:separator/>
      </w:r>
    </w:p>
  </w:footnote>
  <w:footnote w:type="continuationSeparator" w:id="0">
    <w:p w14:paraId="3DC72D85" w14:textId="77777777" w:rsidR="00AC3866" w:rsidRDefault="00AC3866" w:rsidP="001B744E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A4D87"/>
    <w:multiLevelType w:val="hybridMultilevel"/>
    <w:tmpl w:val="57B8AFCE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82123D"/>
    <w:multiLevelType w:val="hybridMultilevel"/>
    <w:tmpl w:val="7366A4C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CA2869"/>
    <w:multiLevelType w:val="hybridMultilevel"/>
    <w:tmpl w:val="4BD82A7E"/>
    <w:lvl w:ilvl="0" w:tplc="EE84F832">
      <w:start w:val="2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HAns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B323B38"/>
    <w:multiLevelType w:val="hybridMultilevel"/>
    <w:tmpl w:val="446EA7C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736C8D"/>
    <w:multiLevelType w:val="hybridMultilevel"/>
    <w:tmpl w:val="91981AE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AC43DE"/>
    <w:multiLevelType w:val="hybridMultilevel"/>
    <w:tmpl w:val="670A6F9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42063F"/>
    <w:multiLevelType w:val="hybridMultilevel"/>
    <w:tmpl w:val="BD363AB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9606DA"/>
    <w:multiLevelType w:val="hybridMultilevel"/>
    <w:tmpl w:val="15F233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0100E6"/>
    <w:multiLevelType w:val="hybridMultilevel"/>
    <w:tmpl w:val="790E9BF4"/>
    <w:lvl w:ilvl="0" w:tplc="040C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EF3735"/>
    <w:multiLevelType w:val="hybridMultilevel"/>
    <w:tmpl w:val="B384408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3F3644"/>
    <w:multiLevelType w:val="hybridMultilevel"/>
    <w:tmpl w:val="79FE7226"/>
    <w:lvl w:ilvl="0" w:tplc="E95022C6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HAns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F57B95"/>
    <w:multiLevelType w:val="hybridMultilevel"/>
    <w:tmpl w:val="B96883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DD178A"/>
    <w:multiLevelType w:val="hybridMultilevel"/>
    <w:tmpl w:val="A03000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E326D0"/>
    <w:multiLevelType w:val="hybridMultilevel"/>
    <w:tmpl w:val="E44CDF0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F871B45"/>
    <w:multiLevelType w:val="hybridMultilevel"/>
    <w:tmpl w:val="70C26382"/>
    <w:lvl w:ilvl="0" w:tplc="05DE820C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520" w:hanging="360"/>
      </w:pPr>
    </w:lvl>
    <w:lvl w:ilvl="2" w:tplc="040C001B" w:tentative="1">
      <w:start w:val="1"/>
      <w:numFmt w:val="lowerRoman"/>
      <w:lvlText w:val="%3."/>
      <w:lvlJc w:val="right"/>
      <w:pPr>
        <w:ind w:left="3240" w:hanging="180"/>
      </w:pPr>
    </w:lvl>
    <w:lvl w:ilvl="3" w:tplc="040C000F" w:tentative="1">
      <w:start w:val="1"/>
      <w:numFmt w:val="decimal"/>
      <w:lvlText w:val="%4."/>
      <w:lvlJc w:val="left"/>
      <w:pPr>
        <w:ind w:left="3960" w:hanging="360"/>
      </w:pPr>
    </w:lvl>
    <w:lvl w:ilvl="4" w:tplc="040C0019" w:tentative="1">
      <w:start w:val="1"/>
      <w:numFmt w:val="lowerLetter"/>
      <w:lvlText w:val="%5."/>
      <w:lvlJc w:val="left"/>
      <w:pPr>
        <w:ind w:left="4680" w:hanging="360"/>
      </w:pPr>
    </w:lvl>
    <w:lvl w:ilvl="5" w:tplc="040C001B" w:tentative="1">
      <w:start w:val="1"/>
      <w:numFmt w:val="lowerRoman"/>
      <w:lvlText w:val="%6."/>
      <w:lvlJc w:val="right"/>
      <w:pPr>
        <w:ind w:left="5400" w:hanging="180"/>
      </w:pPr>
    </w:lvl>
    <w:lvl w:ilvl="6" w:tplc="040C000F" w:tentative="1">
      <w:start w:val="1"/>
      <w:numFmt w:val="decimal"/>
      <w:lvlText w:val="%7."/>
      <w:lvlJc w:val="left"/>
      <w:pPr>
        <w:ind w:left="6120" w:hanging="360"/>
      </w:pPr>
    </w:lvl>
    <w:lvl w:ilvl="7" w:tplc="040C0019" w:tentative="1">
      <w:start w:val="1"/>
      <w:numFmt w:val="lowerLetter"/>
      <w:lvlText w:val="%8."/>
      <w:lvlJc w:val="left"/>
      <w:pPr>
        <w:ind w:left="6840" w:hanging="360"/>
      </w:pPr>
    </w:lvl>
    <w:lvl w:ilvl="8" w:tplc="040C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5" w15:restartNumberingAfterBreak="0">
    <w:nsid w:val="354678B5"/>
    <w:multiLevelType w:val="hybridMultilevel"/>
    <w:tmpl w:val="EF00677C"/>
    <w:lvl w:ilvl="0" w:tplc="577A60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DF7E1B"/>
    <w:multiLevelType w:val="hybridMultilevel"/>
    <w:tmpl w:val="633A27C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2A3766"/>
    <w:multiLevelType w:val="hybridMultilevel"/>
    <w:tmpl w:val="DD7C94F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1412837"/>
    <w:multiLevelType w:val="hybridMultilevel"/>
    <w:tmpl w:val="0D548A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2974F50"/>
    <w:multiLevelType w:val="hybridMultilevel"/>
    <w:tmpl w:val="7E54C7BE"/>
    <w:lvl w:ilvl="0" w:tplc="1BFE1EA2">
      <w:start w:val="3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3332BA6"/>
    <w:multiLevelType w:val="hybridMultilevel"/>
    <w:tmpl w:val="BD363AB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8FE6F09"/>
    <w:multiLevelType w:val="hybridMultilevel"/>
    <w:tmpl w:val="90D4BC2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91E41A5"/>
    <w:multiLevelType w:val="hybridMultilevel"/>
    <w:tmpl w:val="38A6BAE4"/>
    <w:lvl w:ilvl="0" w:tplc="49269B3E">
      <w:start w:val="2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4B6ACD"/>
    <w:multiLevelType w:val="hybridMultilevel"/>
    <w:tmpl w:val="A8C62078"/>
    <w:lvl w:ilvl="0" w:tplc="67CC6FC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C517880"/>
    <w:multiLevelType w:val="hybridMultilevel"/>
    <w:tmpl w:val="CCFC840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E31968"/>
    <w:multiLevelType w:val="hybridMultilevel"/>
    <w:tmpl w:val="CB8411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791141"/>
    <w:multiLevelType w:val="hybridMultilevel"/>
    <w:tmpl w:val="019626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15C6A94"/>
    <w:multiLevelType w:val="hybridMultilevel"/>
    <w:tmpl w:val="0442AC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CEF7D17"/>
    <w:multiLevelType w:val="hybridMultilevel"/>
    <w:tmpl w:val="BABE8F2A"/>
    <w:lvl w:ilvl="0" w:tplc="F1B0731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HAns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2E00DD"/>
    <w:multiLevelType w:val="hybridMultilevel"/>
    <w:tmpl w:val="35D6994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DD505CA"/>
    <w:multiLevelType w:val="hybridMultilevel"/>
    <w:tmpl w:val="D11E2488"/>
    <w:lvl w:ilvl="0" w:tplc="E536E932">
      <w:start w:val="3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60C82B2D"/>
    <w:multiLevelType w:val="hybridMultilevel"/>
    <w:tmpl w:val="1B72441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20768B4"/>
    <w:multiLevelType w:val="hybridMultilevel"/>
    <w:tmpl w:val="D742BAA0"/>
    <w:lvl w:ilvl="0" w:tplc="0BE2256A">
      <w:start w:val="2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6172D1"/>
    <w:multiLevelType w:val="hybridMultilevel"/>
    <w:tmpl w:val="A8E28CAC"/>
    <w:lvl w:ilvl="0" w:tplc="5E6E024E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46E1818"/>
    <w:multiLevelType w:val="hybridMultilevel"/>
    <w:tmpl w:val="A658EE5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98C7FF8"/>
    <w:multiLevelType w:val="hybridMultilevel"/>
    <w:tmpl w:val="9EE66014"/>
    <w:lvl w:ilvl="0" w:tplc="6978A68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75394EAA"/>
    <w:multiLevelType w:val="hybridMultilevel"/>
    <w:tmpl w:val="25E8A7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BA0083C"/>
    <w:multiLevelType w:val="hybridMultilevel"/>
    <w:tmpl w:val="35D69942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F094E40"/>
    <w:multiLevelType w:val="hybridMultilevel"/>
    <w:tmpl w:val="236A22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0"/>
  </w:num>
  <w:num w:numId="3">
    <w:abstractNumId w:val="19"/>
  </w:num>
  <w:num w:numId="4">
    <w:abstractNumId w:val="29"/>
  </w:num>
  <w:num w:numId="5">
    <w:abstractNumId w:val="37"/>
  </w:num>
  <w:num w:numId="6">
    <w:abstractNumId w:val="8"/>
  </w:num>
  <w:num w:numId="7">
    <w:abstractNumId w:val="2"/>
  </w:num>
  <w:num w:numId="8">
    <w:abstractNumId w:val="10"/>
  </w:num>
  <w:num w:numId="9">
    <w:abstractNumId w:val="28"/>
  </w:num>
  <w:num w:numId="10">
    <w:abstractNumId w:val="32"/>
  </w:num>
  <w:num w:numId="11">
    <w:abstractNumId w:val="22"/>
  </w:num>
  <w:num w:numId="12">
    <w:abstractNumId w:val="3"/>
  </w:num>
  <w:num w:numId="13">
    <w:abstractNumId w:val="4"/>
  </w:num>
  <w:num w:numId="14">
    <w:abstractNumId w:val="35"/>
  </w:num>
  <w:num w:numId="15">
    <w:abstractNumId w:val="33"/>
  </w:num>
  <w:num w:numId="16">
    <w:abstractNumId w:val="5"/>
  </w:num>
  <w:num w:numId="17">
    <w:abstractNumId w:val="9"/>
  </w:num>
  <w:num w:numId="18">
    <w:abstractNumId w:val="23"/>
  </w:num>
  <w:num w:numId="19">
    <w:abstractNumId w:val="6"/>
  </w:num>
  <w:num w:numId="20">
    <w:abstractNumId w:val="20"/>
  </w:num>
  <w:num w:numId="21">
    <w:abstractNumId w:val="14"/>
  </w:num>
  <w:num w:numId="22">
    <w:abstractNumId w:val="34"/>
  </w:num>
  <w:num w:numId="23">
    <w:abstractNumId w:val="17"/>
  </w:num>
  <w:num w:numId="24">
    <w:abstractNumId w:val="1"/>
  </w:num>
  <w:num w:numId="25">
    <w:abstractNumId w:val="16"/>
  </w:num>
  <w:num w:numId="26">
    <w:abstractNumId w:val="21"/>
  </w:num>
  <w:num w:numId="27">
    <w:abstractNumId w:val="31"/>
  </w:num>
  <w:num w:numId="28">
    <w:abstractNumId w:val="13"/>
  </w:num>
  <w:num w:numId="29">
    <w:abstractNumId w:val="7"/>
  </w:num>
  <w:num w:numId="30">
    <w:abstractNumId w:val="11"/>
  </w:num>
  <w:num w:numId="31">
    <w:abstractNumId w:val="25"/>
  </w:num>
  <w:num w:numId="32">
    <w:abstractNumId w:val="12"/>
  </w:num>
  <w:num w:numId="33">
    <w:abstractNumId w:val="36"/>
  </w:num>
  <w:num w:numId="34">
    <w:abstractNumId w:val="18"/>
  </w:num>
  <w:num w:numId="35">
    <w:abstractNumId w:val="24"/>
  </w:num>
  <w:num w:numId="36">
    <w:abstractNumId w:val="38"/>
  </w:num>
  <w:num w:numId="37">
    <w:abstractNumId w:val="26"/>
  </w:num>
  <w:num w:numId="38">
    <w:abstractNumId w:val="15"/>
  </w:num>
  <w:num w:numId="39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linkStyl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283A"/>
    <w:rsid w:val="00045960"/>
    <w:rsid w:val="00067112"/>
    <w:rsid w:val="000A24C4"/>
    <w:rsid w:val="000D0A4C"/>
    <w:rsid w:val="000D47B9"/>
    <w:rsid w:val="000E6072"/>
    <w:rsid w:val="00104B33"/>
    <w:rsid w:val="00116730"/>
    <w:rsid w:val="001248D1"/>
    <w:rsid w:val="001363B2"/>
    <w:rsid w:val="001744B2"/>
    <w:rsid w:val="001B6A69"/>
    <w:rsid w:val="001B744E"/>
    <w:rsid w:val="001C4270"/>
    <w:rsid w:val="001C7432"/>
    <w:rsid w:val="001D5970"/>
    <w:rsid w:val="002013A2"/>
    <w:rsid w:val="00225484"/>
    <w:rsid w:val="00236278"/>
    <w:rsid w:val="0025035E"/>
    <w:rsid w:val="0025199B"/>
    <w:rsid w:val="00266B25"/>
    <w:rsid w:val="002B6533"/>
    <w:rsid w:val="002B6BC9"/>
    <w:rsid w:val="002C7CF9"/>
    <w:rsid w:val="002D4E11"/>
    <w:rsid w:val="002E283A"/>
    <w:rsid w:val="00335A58"/>
    <w:rsid w:val="0039215F"/>
    <w:rsid w:val="00395991"/>
    <w:rsid w:val="00397FEF"/>
    <w:rsid w:val="003B12A9"/>
    <w:rsid w:val="003C25CE"/>
    <w:rsid w:val="003F3FEB"/>
    <w:rsid w:val="003F5ABD"/>
    <w:rsid w:val="00412AD3"/>
    <w:rsid w:val="00423845"/>
    <w:rsid w:val="004308E3"/>
    <w:rsid w:val="00440A5D"/>
    <w:rsid w:val="00454703"/>
    <w:rsid w:val="004A542D"/>
    <w:rsid w:val="005009E8"/>
    <w:rsid w:val="0052040E"/>
    <w:rsid w:val="00571BA4"/>
    <w:rsid w:val="00574CC1"/>
    <w:rsid w:val="005768B9"/>
    <w:rsid w:val="0060339B"/>
    <w:rsid w:val="00607C0F"/>
    <w:rsid w:val="00613503"/>
    <w:rsid w:val="00624571"/>
    <w:rsid w:val="0063101C"/>
    <w:rsid w:val="00664798"/>
    <w:rsid w:val="0067357D"/>
    <w:rsid w:val="006A4F45"/>
    <w:rsid w:val="006B239B"/>
    <w:rsid w:val="006C6566"/>
    <w:rsid w:val="006D4752"/>
    <w:rsid w:val="006D70A1"/>
    <w:rsid w:val="006F278A"/>
    <w:rsid w:val="007041C1"/>
    <w:rsid w:val="007246D9"/>
    <w:rsid w:val="0073597D"/>
    <w:rsid w:val="00756CCE"/>
    <w:rsid w:val="007579CA"/>
    <w:rsid w:val="007F06B3"/>
    <w:rsid w:val="007F3C36"/>
    <w:rsid w:val="0082221F"/>
    <w:rsid w:val="00834B6B"/>
    <w:rsid w:val="00843BF1"/>
    <w:rsid w:val="00871092"/>
    <w:rsid w:val="00875F73"/>
    <w:rsid w:val="008A7C0E"/>
    <w:rsid w:val="008E7EF4"/>
    <w:rsid w:val="008F336A"/>
    <w:rsid w:val="008F798B"/>
    <w:rsid w:val="00997770"/>
    <w:rsid w:val="009B73D7"/>
    <w:rsid w:val="009C29CF"/>
    <w:rsid w:val="009D05D7"/>
    <w:rsid w:val="009D0E18"/>
    <w:rsid w:val="009E7E6E"/>
    <w:rsid w:val="009F6422"/>
    <w:rsid w:val="00A37D31"/>
    <w:rsid w:val="00A400D3"/>
    <w:rsid w:val="00A63FAA"/>
    <w:rsid w:val="00A67CCA"/>
    <w:rsid w:val="00AA0184"/>
    <w:rsid w:val="00AC3866"/>
    <w:rsid w:val="00AF7A18"/>
    <w:rsid w:val="00B0505D"/>
    <w:rsid w:val="00B47340"/>
    <w:rsid w:val="00B47CAF"/>
    <w:rsid w:val="00B519C6"/>
    <w:rsid w:val="00BB37D4"/>
    <w:rsid w:val="00BC0E3B"/>
    <w:rsid w:val="00BC5FB1"/>
    <w:rsid w:val="00BF334E"/>
    <w:rsid w:val="00C11232"/>
    <w:rsid w:val="00C71565"/>
    <w:rsid w:val="00C83D2C"/>
    <w:rsid w:val="00C94ACA"/>
    <w:rsid w:val="00C979AD"/>
    <w:rsid w:val="00CC0DD0"/>
    <w:rsid w:val="00CF4F7C"/>
    <w:rsid w:val="00D10C58"/>
    <w:rsid w:val="00D10ED3"/>
    <w:rsid w:val="00D16F3D"/>
    <w:rsid w:val="00D341C1"/>
    <w:rsid w:val="00D55F60"/>
    <w:rsid w:val="00D8094E"/>
    <w:rsid w:val="00DD25B8"/>
    <w:rsid w:val="00DE163E"/>
    <w:rsid w:val="00E0239A"/>
    <w:rsid w:val="00E053C6"/>
    <w:rsid w:val="00E100EF"/>
    <w:rsid w:val="00E171C9"/>
    <w:rsid w:val="00E2701F"/>
    <w:rsid w:val="00E375F0"/>
    <w:rsid w:val="00E95C9C"/>
    <w:rsid w:val="00EA665A"/>
    <w:rsid w:val="00EC0897"/>
    <w:rsid w:val="00EF0226"/>
    <w:rsid w:val="00EF3CCD"/>
    <w:rsid w:val="00F2643F"/>
    <w:rsid w:val="00F60E23"/>
    <w:rsid w:val="00F771D1"/>
    <w:rsid w:val="00F83F6D"/>
    <w:rsid w:val="00F9459D"/>
    <w:rsid w:val="00FA2C0A"/>
    <w:rsid w:val="00FA5C9B"/>
    <w:rsid w:val="00FC6AA2"/>
    <w:rsid w:val="00FC7C9A"/>
    <w:rsid w:val="00FE4B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83388F"/>
  <w15:chartTrackingRefBased/>
  <w15:docId w15:val="{6CECA33E-46D7-46C4-BA0F-3777FB828B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C4270"/>
    <w:pPr>
      <w:shd w:val="clear" w:color="auto" w:fill="FFFFFF"/>
      <w:spacing w:before="120" w:beforeAutospacing="1" w:after="120" w:afterAutospacing="1" w:line="240" w:lineRule="auto"/>
    </w:pPr>
    <w:rPr>
      <w:rFonts w:ascii="Arial" w:eastAsia="Times New Roman" w:hAnsi="Arial" w:cs="Arial"/>
      <w:iCs/>
      <w:color w:val="252525"/>
      <w:kern w:val="0"/>
      <w:lang w:eastAsia="fr-FR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1C4270"/>
    <w:pPr>
      <w:keepNext/>
      <w:suppressAutoHyphens/>
      <w:spacing w:before="240"/>
      <w:outlineLvl w:val="0"/>
    </w:pPr>
    <w:rPr>
      <w:color w:val="465F9D"/>
      <w:sz w:val="28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1C4270"/>
    <w:pPr>
      <w:keepNext/>
      <w:suppressAutoHyphens/>
      <w:spacing w:before="240"/>
      <w:outlineLvl w:val="1"/>
    </w:pPr>
    <w:rPr>
      <w:b/>
      <w:sz w:val="24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1C4270"/>
    <w:pPr>
      <w:keepNext/>
      <w:suppressAutoHyphens/>
      <w:spacing w:before="240"/>
      <w:outlineLvl w:val="2"/>
    </w:pPr>
    <w:rPr>
      <w:rFonts w:cs="Times New Roman"/>
      <w:bCs/>
      <w:color w:val="465F9D"/>
      <w:sz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1C4270"/>
    <w:pPr>
      <w:keepNext/>
      <w:spacing w:before="240" w:after="60"/>
      <w:outlineLvl w:val="3"/>
    </w:pPr>
    <w:rPr>
      <w:rFonts w:ascii="Calibri" w:hAnsi="Calibri" w:cs="Times New Roman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  <w:rsid w:val="001C4270"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  <w:rsid w:val="001C4270"/>
  </w:style>
  <w:style w:type="paragraph" w:styleId="Paragraphedeliste">
    <w:name w:val="List Paragraph"/>
    <w:basedOn w:val="Normal"/>
    <w:uiPriority w:val="34"/>
    <w:rsid w:val="001C4270"/>
    <w:pPr>
      <w:ind w:left="720"/>
      <w:contextualSpacing/>
    </w:pPr>
  </w:style>
  <w:style w:type="table" w:styleId="Grilledutableau">
    <w:name w:val="Table Grid"/>
    <w:basedOn w:val="TableauNormal"/>
    <w:uiPriority w:val="59"/>
    <w:rsid w:val="001C4270"/>
    <w:pPr>
      <w:spacing w:after="0" w:line="240" w:lineRule="auto"/>
    </w:pPr>
    <w:rPr>
      <w:rFonts w:ascii="Calibri" w:eastAsia="Calibri" w:hAnsi="Calibri" w:cs="Times New Roman"/>
      <w:kern w:val="0"/>
      <w:sz w:val="2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link w:val="Titre1"/>
    <w:uiPriority w:val="9"/>
    <w:rsid w:val="001C4270"/>
    <w:rPr>
      <w:rFonts w:ascii="Arial" w:eastAsia="Times New Roman" w:hAnsi="Arial" w:cs="Arial"/>
      <w:iCs/>
      <w:color w:val="465F9D"/>
      <w:kern w:val="0"/>
      <w:sz w:val="28"/>
      <w:szCs w:val="36"/>
      <w:shd w:val="clear" w:color="auto" w:fill="FFFFFF"/>
      <w:lang w:eastAsia="fr-FR"/>
      <w14:ligatures w14:val="none"/>
    </w:rPr>
  </w:style>
  <w:style w:type="character" w:customStyle="1" w:styleId="Titre2Car">
    <w:name w:val="Titre 2 Car"/>
    <w:link w:val="Titre2"/>
    <w:uiPriority w:val="9"/>
    <w:rsid w:val="001C4270"/>
    <w:rPr>
      <w:rFonts w:ascii="Arial" w:eastAsia="Times New Roman" w:hAnsi="Arial" w:cs="Arial"/>
      <w:b/>
      <w:iCs/>
      <w:color w:val="252525"/>
      <w:kern w:val="0"/>
      <w:sz w:val="24"/>
      <w:szCs w:val="32"/>
      <w:shd w:val="clear" w:color="auto" w:fill="FFFFFF"/>
      <w:lang w:eastAsia="fr-FR"/>
      <w14:ligatures w14:val="none"/>
    </w:rPr>
  </w:style>
  <w:style w:type="paragraph" w:styleId="En-tte">
    <w:name w:val="header"/>
    <w:basedOn w:val="Normal"/>
    <w:link w:val="En-tteCar"/>
    <w:uiPriority w:val="99"/>
    <w:unhideWhenUsed/>
    <w:rsid w:val="001B744E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1B744E"/>
  </w:style>
  <w:style w:type="paragraph" w:styleId="Pieddepage">
    <w:name w:val="footer"/>
    <w:basedOn w:val="Normal"/>
    <w:link w:val="PieddepageCar"/>
    <w:uiPriority w:val="99"/>
    <w:unhideWhenUsed/>
    <w:rsid w:val="001C4270"/>
    <w:pPr>
      <w:tabs>
        <w:tab w:val="center" w:pos="4536"/>
        <w:tab w:val="right" w:pos="9072"/>
      </w:tabs>
      <w:spacing w:before="0" w:after="0"/>
    </w:pPr>
  </w:style>
  <w:style w:type="character" w:customStyle="1" w:styleId="PieddepageCar">
    <w:name w:val="Pied de page Car"/>
    <w:link w:val="Pieddepage"/>
    <w:uiPriority w:val="99"/>
    <w:rsid w:val="001C4270"/>
    <w:rPr>
      <w:rFonts w:ascii="Arial" w:eastAsia="Times New Roman" w:hAnsi="Arial" w:cs="Arial"/>
      <w:iCs/>
      <w:color w:val="252525"/>
      <w:kern w:val="0"/>
      <w:shd w:val="clear" w:color="auto" w:fill="FFFFFF"/>
      <w:lang w:eastAsia="fr-FR"/>
      <w14:ligatures w14:val="none"/>
    </w:rPr>
  </w:style>
  <w:style w:type="character" w:customStyle="1" w:styleId="Titre3Car">
    <w:name w:val="Titre 3 Car"/>
    <w:link w:val="Titre3"/>
    <w:uiPriority w:val="9"/>
    <w:rsid w:val="001C4270"/>
    <w:rPr>
      <w:rFonts w:ascii="Arial" w:eastAsia="Times New Roman" w:hAnsi="Arial" w:cs="Times New Roman"/>
      <w:bCs/>
      <w:iCs/>
      <w:color w:val="465F9D"/>
      <w:kern w:val="0"/>
      <w:sz w:val="28"/>
      <w:shd w:val="clear" w:color="auto" w:fill="FFFFFF"/>
      <w:lang w:eastAsia="fr-FR"/>
      <w14:ligatures w14:val="none"/>
    </w:rPr>
  </w:style>
  <w:style w:type="character" w:customStyle="1" w:styleId="Titre4Car">
    <w:name w:val="Titre 4 Car"/>
    <w:link w:val="Titre4"/>
    <w:uiPriority w:val="9"/>
    <w:semiHidden/>
    <w:rsid w:val="001C4270"/>
    <w:rPr>
      <w:rFonts w:ascii="Calibri" w:eastAsia="Times New Roman" w:hAnsi="Calibri" w:cs="Times New Roman"/>
      <w:b/>
      <w:bCs/>
      <w:iCs/>
      <w:color w:val="252525"/>
      <w:kern w:val="0"/>
      <w:sz w:val="28"/>
      <w:szCs w:val="28"/>
      <w:shd w:val="clear" w:color="auto" w:fill="FFFFFF"/>
      <w:lang w:eastAsia="fr-FR"/>
      <w14:ligatures w14:val="none"/>
    </w:rPr>
  </w:style>
  <w:style w:type="paragraph" w:customStyle="1" w:styleId="Default">
    <w:name w:val="Default"/>
    <w:rsid w:val="001C4270"/>
    <w:pPr>
      <w:autoSpaceDE w:val="0"/>
      <w:autoSpaceDN w:val="0"/>
      <w:adjustRightInd w:val="0"/>
      <w:spacing w:after="0" w:line="240" w:lineRule="auto"/>
    </w:pPr>
    <w:rPr>
      <w:rFonts w:ascii="Marianne" w:hAnsi="Marianne" w:cs="Marianne"/>
      <w:color w:val="000000"/>
      <w:kern w:val="0"/>
      <w:sz w:val="24"/>
      <w:szCs w:val="24"/>
    </w:rPr>
  </w:style>
  <w:style w:type="character" w:styleId="Textedelespacerserv">
    <w:name w:val="Placeholder Text"/>
    <w:basedOn w:val="Policepardfaut"/>
    <w:uiPriority w:val="99"/>
    <w:semiHidden/>
    <w:rsid w:val="001C4270"/>
    <w:rPr>
      <w:color w:val="808080"/>
    </w:rPr>
  </w:style>
  <w:style w:type="paragraph" w:customStyle="1" w:styleId="Titredecollection">
    <w:name w:val="Titre de collection"/>
    <w:basedOn w:val="Normal"/>
    <w:qFormat/>
    <w:rsid w:val="001C4270"/>
    <w:pPr>
      <w:suppressAutoHyphens/>
    </w:pPr>
    <w:rPr>
      <w:sz w:val="48"/>
      <w:szCs w:val="48"/>
    </w:rPr>
  </w:style>
  <w:style w:type="paragraph" w:customStyle="1" w:styleId="Titredudocument">
    <w:name w:val="Titre du document"/>
    <w:basedOn w:val="Normal"/>
    <w:qFormat/>
    <w:rsid w:val="001C4270"/>
    <w:pPr>
      <w:suppressAutoHyphens/>
      <w:jc w:val="center"/>
    </w:pPr>
    <w:rPr>
      <w:sz w:val="36"/>
      <w:szCs w:val="56"/>
    </w:rPr>
  </w:style>
  <w:style w:type="table" w:customStyle="1" w:styleId="TableauEn-tte">
    <w:name w:val="Tableau En-tête"/>
    <w:basedOn w:val="TableauNormal"/>
    <w:uiPriority w:val="99"/>
    <w:rsid w:val="001C4270"/>
    <w:pPr>
      <w:spacing w:before="100" w:beforeAutospacing="1" w:after="100" w:afterAutospacing="1" w:line="240" w:lineRule="auto"/>
    </w:pPr>
    <w:rPr>
      <w:rFonts w:ascii="Calibri" w:eastAsia="Calibri" w:hAnsi="Calibri" w:cs="Times New Roman"/>
      <w:kern w:val="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</w:tcPr>
    <w:tblStylePr w:type="firstRow">
      <w:rPr>
        <w:b w:val="0"/>
      </w:rPr>
      <w:tblPr/>
      <w:tcPr>
        <w:shd w:val="clear" w:color="auto" w:fill="E5DFEC"/>
      </w:tcPr>
    </w:tblStylePr>
  </w:style>
  <w:style w:type="paragraph" w:customStyle="1" w:styleId="Encadr">
    <w:name w:val="Encadré"/>
    <w:basedOn w:val="Normal"/>
    <w:qFormat/>
    <w:rsid w:val="001C4270"/>
    <w:pPr>
      <w:pBdr>
        <w:top w:val="dotted" w:sz="4" w:space="1" w:color="auto"/>
        <w:left w:val="dotted" w:sz="4" w:space="4" w:color="auto"/>
        <w:bottom w:val="dotted" w:sz="4" w:space="1" w:color="auto"/>
        <w:right w:val="dotted" w:sz="4" w:space="4" w:color="auto"/>
      </w:pBdr>
      <w:spacing w:before="240" w:after="240"/>
      <w:ind w:left="284" w:right="284"/>
    </w:pPr>
  </w:style>
  <w:style w:type="table" w:styleId="Ombrageclair">
    <w:name w:val="Light Shading"/>
    <w:basedOn w:val="TableauNormal"/>
    <w:uiPriority w:val="60"/>
    <w:rsid w:val="001C4270"/>
    <w:pPr>
      <w:spacing w:after="0" w:line="240" w:lineRule="auto"/>
    </w:pPr>
    <w:rPr>
      <w:rFonts w:ascii="Calibri" w:eastAsia="Calibri" w:hAnsi="Calibri" w:cs="Times New Roman"/>
      <w:color w:val="000000"/>
      <w:kern w:val="0"/>
      <w:sz w:val="20"/>
      <w:szCs w:val="20"/>
      <w:lang w:eastAsia="fr-FR"/>
      <w14:ligatures w14:val="none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aucrois">
    <w:name w:val="Tableau croisé"/>
    <w:basedOn w:val="TableauNormal"/>
    <w:uiPriority w:val="99"/>
    <w:rsid w:val="001C4270"/>
    <w:pPr>
      <w:spacing w:before="120" w:after="120" w:line="240" w:lineRule="auto"/>
    </w:pPr>
    <w:rPr>
      <w:rFonts w:ascii="Calibri" w:eastAsia="Calibri" w:hAnsi="Calibri" w:cs="Times New Roman"/>
      <w:kern w:val="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beforeLines="0" w:before="100" w:beforeAutospacing="1" w:afterLines="0" w:after="100" w:afterAutospacing="1"/>
      </w:pPr>
      <w:rPr>
        <w:rFonts w:ascii="Calibri" w:hAnsi="Calibri"/>
        <w:b w:val="0"/>
        <w:sz w:val="22"/>
      </w:rPr>
      <w:tblPr/>
      <w:trPr>
        <w:tblHeader/>
      </w:trPr>
      <w:tcPr>
        <w:shd w:val="clear" w:color="auto" w:fill="E5DFEC"/>
      </w:tcPr>
    </w:tblStylePr>
    <w:tblStylePr w:type="firstCol">
      <w:rPr>
        <w:rFonts w:ascii="Calibri" w:hAnsi="Calibri"/>
        <w:b w:val="0"/>
        <w:sz w:val="22"/>
      </w:rPr>
      <w:tblPr/>
      <w:tcPr>
        <w:shd w:val="clear" w:color="auto" w:fill="E5DFEC"/>
      </w:tcPr>
    </w:tblStylePr>
    <w:tblStylePr w:type="nwCell">
      <w:tblPr/>
      <w:tcPr>
        <w:shd w:val="clear" w:color="auto" w:fill="E5DFEC"/>
      </w:tcPr>
    </w:tblStyle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1C4270"/>
    <w:pPr>
      <w:keepLines/>
      <w:shd w:val="clear" w:color="auto" w:fill="auto"/>
      <w:suppressAutoHyphens w:val="0"/>
      <w:spacing w:before="480" w:after="0" w:line="276" w:lineRule="auto"/>
      <w:outlineLvl w:val="9"/>
    </w:pPr>
    <w:rPr>
      <w:rFonts w:ascii="Cambria" w:hAnsi="Cambria" w:cs="Times New Roman"/>
      <w:b/>
      <w:bCs/>
      <w:iCs w:val="0"/>
      <w:color w:val="365F91"/>
      <w:szCs w:val="28"/>
    </w:rPr>
  </w:style>
  <w:style w:type="character" w:styleId="Lienhypertexte">
    <w:name w:val="Hyperlink"/>
    <w:uiPriority w:val="99"/>
    <w:unhideWhenUsed/>
    <w:rsid w:val="001C4270"/>
    <w:rPr>
      <w:color w:val="0000FF"/>
      <w:u w:val="single"/>
    </w:rPr>
  </w:style>
  <w:style w:type="paragraph" w:customStyle="1" w:styleId="Encartgras">
    <w:name w:val="Encart gras"/>
    <w:basedOn w:val="Normal"/>
    <w:qFormat/>
    <w:rsid w:val="001C4270"/>
    <w:pPr>
      <w:pBdr>
        <w:left w:val="single" w:sz="24" w:space="4" w:color="465F9D"/>
      </w:pBdr>
    </w:pPr>
    <w:rPr>
      <w:b/>
    </w:rPr>
  </w:style>
  <w:style w:type="paragraph" w:customStyle="1" w:styleId="Encartsimple">
    <w:name w:val="Encart simple"/>
    <w:basedOn w:val="Encartgras"/>
    <w:qFormat/>
    <w:rsid w:val="001C4270"/>
    <w:rPr>
      <w:b w:val="0"/>
      <w:lang w:val="la-Latn"/>
    </w:rPr>
  </w:style>
  <w:style w:type="paragraph" w:customStyle="1" w:styleId="Enttedecolonnetableau">
    <w:name w:val="Ent^te de colonne tableau"/>
    <w:basedOn w:val="Normal"/>
    <w:qFormat/>
    <w:rsid w:val="001C4270"/>
    <w:pPr>
      <w:shd w:val="clear" w:color="auto" w:fill="auto"/>
    </w:pPr>
    <w:rPr>
      <w:b/>
      <w:color w:val="465F9D"/>
    </w:rPr>
  </w:style>
  <w:style w:type="paragraph" w:customStyle="1" w:styleId="Enttelignetableau">
    <w:name w:val="Entête ligne tableau"/>
    <w:basedOn w:val="Normal"/>
    <w:qFormat/>
    <w:rsid w:val="001C4270"/>
    <w:pPr>
      <w:shd w:val="clear" w:color="auto" w:fill="auto"/>
    </w:pPr>
    <w:rPr>
      <w:b/>
      <w:color w:val="465F9D"/>
    </w:rPr>
  </w:style>
  <w:style w:type="paragraph" w:customStyle="1" w:styleId="Encadrfond">
    <w:name w:val="Encadré fond"/>
    <w:basedOn w:val="Normal"/>
    <w:qFormat/>
    <w:rsid w:val="001C4270"/>
    <w:pPr>
      <w:shd w:val="clear" w:color="auto" w:fill="CFD5E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savidan\Desktop\Fiches%20pour%20&#233;duscol-&#233;val%20nationales%20de%204e\FDS%20fiches%20&#233;l&#233;&#232;ve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EFF68B-055A-42B2-BCC0-640B4DAF47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FDS fiches éléèves.dotx</Template>
  <TotalTime>8</TotalTime>
  <Pages>2</Pages>
  <Words>299</Words>
  <Characters>1649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 CHAPIGNAC</dc:creator>
  <cp:keywords/>
  <dc:description/>
  <cp:lastModifiedBy>JEROME SAVIDAN</cp:lastModifiedBy>
  <cp:revision>9</cp:revision>
  <cp:lastPrinted>2023-06-08T09:29:00Z</cp:lastPrinted>
  <dcterms:created xsi:type="dcterms:W3CDTF">2023-06-21T14:27:00Z</dcterms:created>
  <dcterms:modified xsi:type="dcterms:W3CDTF">2023-08-08T13:05:00Z</dcterms:modified>
</cp:coreProperties>
</file>