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9DDE67" w14:textId="1852322E" w:rsidR="00E96394" w:rsidRPr="00306F74" w:rsidRDefault="00E96394" w:rsidP="009C4B96">
      <w:pPr>
        <w:pStyle w:val="Titredudocument"/>
      </w:pPr>
      <w:r w:rsidRPr="00306F74">
        <w:t xml:space="preserve">Fiche </w:t>
      </w:r>
      <w:r w:rsidR="00306F74" w:rsidRPr="00306F74">
        <w:t>élève</w:t>
      </w:r>
      <w:r w:rsidRPr="00306F74">
        <w:t xml:space="preserve"> : </w:t>
      </w:r>
      <w:r w:rsidR="00401AAF" w:rsidRPr="00306F74">
        <w:t>Bilan</w:t>
      </w:r>
    </w:p>
    <w:p w14:paraId="7ABEEC23" w14:textId="295CB8E7" w:rsidR="00E96394" w:rsidRPr="009C4B96" w:rsidRDefault="00E96394" w:rsidP="009C4B96">
      <w:pPr>
        <w:pStyle w:val="Encartgras"/>
        <w:rPr>
          <w:rFonts w:eastAsiaTheme="minorHAnsi"/>
        </w:rPr>
      </w:pPr>
      <w:r w:rsidRPr="009C4B96">
        <w:t>Domaine</w:t>
      </w:r>
      <w:r w:rsidR="009D044E">
        <w:t> </w:t>
      </w:r>
      <w:r w:rsidRPr="009C4B96">
        <w:t xml:space="preserve">: </w:t>
      </w:r>
      <w:r w:rsidRPr="009C4B96">
        <w:rPr>
          <w:rFonts w:eastAsiaTheme="minorHAnsi"/>
        </w:rPr>
        <w:t>Organisation et gestion de données, fonction</w:t>
      </w:r>
    </w:p>
    <w:p w14:paraId="5E7E561E" w14:textId="4D6B07E3" w:rsidR="00892BEE" w:rsidRPr="009C4B96" w:rsidRDefault="00E96394" w:rsidP="009C4B96">
      <w:pPr>
        <w:pStyle w:val="Encartgras"/>
      </w:pPr>
      <w:r w:rsidRPr="009C4B96">
        <w:t xml:space="preserve">Sous thème : </w:t>
      </w:r>
      <w:r w:rsidR="00401AAF" w:rsidRPr="009C4B96">
        <w:t>Comprendre et r</w:t>
      </w:r>
      <w:r w:rsidR="00892BEE" w:rsidRPr="009C4B96">
        <w:t>ésoudre des problèmes simples</w:t>
      </w:r>
      <w:r w:rsidRPr="009C4B96">
        <w:t xml:space="preserve"> en lien avec la proportionnalité</w:t>
      </w:r>
    </w:p>
    <w:p w14:paraId="11AA02F9" w14:textId="5F346837" w:rsidR="00315649" w:rsidRPr="00306F74" w:rsidRDefault="005E7C0C" w:rsidP="009C4B96">
      <w:pPr>
        <w:pStyle w:val="Encadr"/>
      </w:pPr>
      <w:r w:rsidRPr="00306F74">
        <w:rPr>
          <w:color w:val="000000" w:themeColor="text1"/>
        </w:rPr>
        <w:t>Dans les exercices suivants, la calculatrice est interdite.</w:t>
      </w:r>
      <w:r w:rsidR="00315649" w:rsidRPr="00306F74">
        <w:t xml:space="preserve"> On considère que les situations problèmes mettent en relation, à chaque fois, deux grandeurs proportionnelles.</w:t>
      </w:r>
    </w:p>
    <w:p w14:paraId="4E35469F" w14:textId="23574625" w:rsidR="005E7C0C" w:rsidRPr="00306F74" w:rsidRDefault="005E7C0C" w:rsidP="009C4B96">
      <w:pPr>
        <w:pStyle w:val="Encadr"/>
        <w:rPr>
          <w:color w:val="000000" w:themeColor="text1"/>
        </w:rPr>
      </w:pPr>
      <w:r w:rsidRPr="00306F74">
        <w:rPr>
          <w:color w:val="000000" w:themeColor="text1"/>
        </w:rPr>
        <w:t>On justifiera clairement ses réponses à l’aide de représentations adaptées et</w:t>
      </w:r>
      <w:r w:rsidR="008C64A4" w:rsidRPr="00306F74">
        <w:rPr>
          <w:color w:val="000000" w:themeColor="text1"/>
        </w:rPr>
        <w:t xml:space="preserve">/ou </w:t>
      </w:r>
      <w:r w:rsidRPr="00306F74">
        <w:rPr>
          <w:color w:val="000000" w:themeColor="text1"/>
        </w:rPr>
        <w:t>de calculs</w:t>
      </w:r>
      <w:r w:rsidR="004F16AF" w:rsidRPr="00306F74">
        <w:rPr>
          <w:color w:val="000000" w:themeColor="text1"/>
        </w:rPr>
        <w:t>.</w:t>
      </w:r>
    </w:p>
    <w:p w14:paraId="53FCF16A" w14:textId="77777777" w:rsidR="009C4B96" w:rsidRDefault="009C4B96" w:rsidP="009C4B96">
      <w:pPr>
        <w:pStyle w:val="Titre1"/>
      </w:pPr>
      <w:r>
        <w:t>Je me teste</w:t>
      </w:r>
    </w:p>
    <w:p w14:paraId="04EE3FF2" w14:textId="38EDE2BB" w:rsidR="00892BEE" w:rsidRPr="00306F74" w:rsidRDefault="009C4B96" w:rsidP="009C4B96">
      <w:pPr>
        <w:pStyle w:val="Titre2"/>
      </w:pPr>
      <w:r>
        <w:t>Exercice</w:t>
      </w:r>
      <w:r w:rsidR="009D044E">
        <w:t> </w:t>
      </w:r>
      <w:r>
        <w:t>1</w:t>
      </w:r>
    </w:p>
    <w:p w14:paraId="4F1AAFE7" w14:textId="71611A56" w:rsidR="005E7C0C" w:rsidRPr="00306F74" w:rsidRDefault="005E7C0C" w:rsidP="001B06B9">
      <w:r w:rsidRPr="00306F74">
        <w:t>Mathilde a acheté 9 objets identiques pour 12</w:t>
      </w:r>
      <w:r w:rsidR="009D044E">
        <w:t> </w:t>
      </w:r>
      <w:r w:rsidRPr="00306F74">
        <w:t>€. En manipulant des cubes, elle a représenté la situation de la manière suivante :</w:t>
      </w:r>
    </w:p>
    <w:p w14:paraId="7A59E075" w14:textId="03DD646D" w:rsidR="005E7C0C" w:rsidRPr="00306F74" w:rsidRDefault="005E7C0C" w:rsidP="005E7C0C">
      <w:pPr>
        <w:jc w:val="center"/>
      </w:pPr>
      <w:r w:rsidRPr="00306F74">
        <w:rPr>
          <w:noProof/>
        </w:rPr>
        <w:drawing>
          <wp:inline distT="0" distB="0" distL="0" distR="0" wp14:anchorId="2CD3DCF1" wp14:editId="4075D79C">
            <wp:extent cx="1274884" cy="871855"/>
            <wp:effectExtent l="0" t="0" r="1905" b="4445"/>
            <wp:docPr id="68883879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93"/>
                    <a:stretch/>
                  </pic:blipFill>
                  <pic:spPr bwMode="auto">
                    <a:xfrm>
                      <a:off x="0" y="0"/>
                      <a:ext cx="1274884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E11876" w14:textId="773DD856" w:rsidR="005E7C0C" w:rsidRPr="00306F74" w:rsidRDefault="005130CD" w:rsidP="005130CD">
      <w:r w:rsidRPr="00306F74">
        <w:t>Dé</w:t>
      </w:r>
      <w:r w:rsidR="00554E11" w:rsidRPr="00306F74">
        <w:t>terminer le prix qu’elle aurait payé si elle avait acheté 3 objets de plus</w:t>
      </w:r>
      <w:r w:rsidR="009D044E">
        <w:t> </w:t>
      </w:r>
      <w:r w:rsidR="00554E11" w:rsidRPr="00306F74">
        <w:t>?</w:t>
      </w:r>
    </w:p>
    <w:p w14:paraId="2C80CFBE" w14:textId="7BD4C60E" w:rsidR="00C73194" w:rsidRPr="00306F74" w:rsidRDefault="009C4B96" w:rsidP="009C4B96">
      <w:pPr>
        <w:pStyle w:val="Titre2"/>
      </w:pPr>
      <w:r>
        <w:t>Exercice</w:t>
      </w:r>
      <w:r w:rsidR="009D044E">
        <w:t> </w:t>
      </w:r>
      <w:r>
        <w:t>2</w:t>
      </w:r>
    </w:p>
    <w:p w14:paraId="64AE7F44" w14:textId="3EE5966D" w:rsidR="00C73194" w:rsidRPr="00306F74" w:rsidRDefault="00C73194" w:rsidP="009C4B96">
      <w:pPr>
        <w:spacing w:before="100" w:after="0" w:afterAutospacing="0"/>
        <w:rPr>
          <w:color w:val="000000" w:themeColor="text1"/>
        </w:rPr>
      </w:pPr>
      <w:bookmarkStart w:id="0" w:name="_Hlk137892167"/>
      <w:r w:rsidRPr="00306F74">
        <w:rPr>
          <w:color w:val="000000" w:themeColor="text1"/>
        </w:rPr>
        <w:t>Pour faire leurs confitures, Benoît et Clémence ont acheté leurs fraises chez leur</w:t>
      </w:r>
      <w:r w:rsidR="004F16AF" w:rsidRPr="00306F74">
        <w:rPr>
          <w:color w:val="000000" w:themeColor="text1"/>
        </w:rPr>
        <w:t>s</w:t>
      </w:r>
      <w:r w:rsidRPr="00306F74">
        <w:rPr>
          <w:color w:val="000000" w:themeColor="text1"/>
        </w:rPr>
        <w:t xml:space="preserve"> producteur</w:t>
      </w:r>
      <w:r w:rsidR="004F16AF" w:rsidRPr="00306F74">
        <w:rPr>
          <w:color w:val="000000" w:themeColor="text1"/>
        </w:rPr>
        <w:t>s</w:t>
      </w:r>
      <w:r w:rsidRPr="00306F74">
        <w:rPr>
          <w:color w:val="000000" w:themeColor="text1"/>
        </w:rPr>
        <w:t xml:space="preserve"> habituel</w:t>
      </w:r>
      <w:r w:rsidR="004F16AF" w:rsidRPr="00306F74">
        <w:rPr>
          <w:color w:val="000000" w:themeColor="text1"/>
        </w:rPr>
        <w:t>s</w:t>
      </w:r>
      <w:r w:rsidRPr="00306F74">
        <w:rPr>
          <w:color w:val="000000" w:themeColor="text1"/>
        </w:rPr>
        <w:t xml:space="preserve">. Benoît a représenté son achat chez son producteur avec le modèle en barres suivant (F représente </w:t>
      </w:r>
      <w:bookmarkStart w:id="1" w:name="_GoBack"/>
      <w:r w:rsidRPr="00306F74">
        <w:rPr>
          <w:color w:val="000000" w:themeColor="text1"/>
        </w:rPr>
        <w:t>1</w:t>
      </w:r>
      <w:bookmarkEnd w:id="1"/>
      <w:r w:rsidR="009D044E">
        <w:rPr>
          <w:color w:val="000000" w:themeColor="text1"/>
        </w:rPr>
        <w:t> </w:t>
      </w:r>
      <w:r w:rsidRPr="00306F74">
        <w:rPr>
          <w:color w:val="000000" w:themeColor="text1"/>
        </w:rPr>
        <w:t>kg de fraises) :</w:t>
      </w:r>
    </w:p>
    <w:p w14:paraId="7066A2CF" w14:textId="38B9D382" w:rsidR="00C73194" w:rsidRPr="00306F74" w:rsidRDefault="00C73194" w:rsidP="009C4B96">
      <w:pPr>
        <w:spacing w:before="0" w:beforeAutospacing="0" w:after="0" w:afterAutospacing="0"/>
        <w:jc w:val="center"/>
        <w:rPr>
          <w:color w:val="000000" w:themeColor="text1"/>
          <w:u w:val="single"/>
        </w:rPr>
      </w:pPr>
      <w:r w:rsidRPr="00306F74">
        <w:rPr>
          <w:noProof/>
          <w:color w:val="000000" w:themeColor="text1"/>
        </w:rPr>
        <w:drawing>
          <wp:inline distT="0" distB="0" distL="0" distR="0" wp14:anchorId="4BF402F5" wp14:editId="1A15817C">
            <wp:extent cx="4091775" cy="731125"/>
            <wp:effectExtent l="0" t="0" r="4445" b="0"/>
            <wp:docPr id="13014495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4950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76708" cy="746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BF0E9" w14:textId="60DA9A7F" w:rsidR="00C73194" w:rsidRPr="00306F74" w:rsidRDefault="00E46C10" w:rsidP="009C4B96">
      <w:pPr>
        <w:pStyle w:val="Paragraphedeliste"/>
        <w:numPr>
          <w:ilvl w:val="0"/>
          <w:numId w:val="10"/>
        </w:numPr>
        <w:spacing w:before="240" w:beforeAutospacing="0" w:after="240" w:afterAutospacing="0"/>
        <w:ind w:left="714" w:hanging="357"/>
        <w:contextualSpacing w:val="0"/>
        <w:rPr>
          <w:color w:val="000000" w:themeColor="text1"/>
        </w:rPr>
      </w:pPr>
      <w:bookmarkStart w:id="2" w:name="_Hlk137891348"/>
      <w:r w:rsidRPr="00306F74">
        <w:rPr>
          <w:color w:val="000000" w:themeColor="text1"/>
        </w:rPr>
        <w:t>Grâce à cette représentation, e</w:t>
      </w:r>
      <w:r w:rsidR="00C73194" w:rsidRPr="00306F74">
        <w:rPr>
          <w:color w:val="000000" w:themeColor="text1"/>
        </w:rPr>
        <w:t>n une phrase, propose</w:t>
      </w:r>
      <w:r w:rsidR="004639D5" w:rsidRPr="00306F74">
        <w:rPr>
          <w:color w:val="000000" w:themeColor="text1"/>
        </w:rPr>
        <w:t>r</w:t>
      </w:r>
      <w:r w:rsidR="00C73194" w:rsidRPr="00306F74">
        <w:rPr>
          <w:color w:val="000000" w:themeColor="text1"/>
        </w:rPr>
        <w:t xml:space="preserve"> </w:t>
      </w:r>
      <w:r w:rsidRPr="00306F74">
        <w:rPr>
          <w:color w:val="000000" w:themeColor="text1"/>
        </w:rPr>
        <w:t xml:space="preserve">les informations associées à l’achat de </w:t>
      </w:r>
      <w:r w:rsidR="00C73194" w:rsidRPr="00306F74">
        <w:rPr>
          <w:color w:val="000000" w:themeColor="text1"/>
        </w:rPr>
        <w:t>Benoît</w:t>
      </w:r>
      <w:r w:rsidR="00EA1A50" w:rsidRPr="00306F74">
        <w:rPr>
          <w:color w:val="000000" w:themeColor="text1"/>
        </w:rPr>
        <w:t>.</w:t>
      </w:r>
    </w:p>
    <w:bookmarkEnd w:id="2"/>
    <w:p w14:paraId="2652C099" w14:textId="12FAD2A9" w:rsidR="00EA1A50" w:rsidRPr="00306F74" w:rsidRDefault="00C73194" w:rsidP="009C4B96">
      <w:pPr>
        <w:pStyle w:val="Paragraphedeliste"/>
        <w:numPr>
          <w:ilvl w:val="0"/>
          <w:numId w:val="10"/>
        </w:numPr>
        <w:spacing w:before="240" w:beforeAutospacing="0" w:after="240" w:afterAutospacing="0"/>
        <w:ind w:left="714" w:hanging="357"/>
        <w:contextualSpacing w:val="0"/>
        <w:rPr>
          <w:color w:val="000000" w:themeColor="text1"/>
        </w:rPr>
      </w:pPr>
      <w:r w:rsidRPr="00306F74">
        <w:rPr>
          <w:color w:val="000000" w:themeColor="text1"/>
        </w:rPr>
        <w:t>Avec la même dépense que Benoît, Clémence a pu acheter 3 fois plus de fraises</w:t>
      </w:r>
      <w:r w:rsidR="00EA1A50" w:rsidRPr="00306F74">
        <w:rPr>
          <w:color w:val="000000" w:themeColor="text1"/>
        </w:rPr>
        <w:t xml:space="preserve"> que Benoît.</w:t>
      </w:r>
      <w:r w:rsidR="005130CD" w:rsidRPr="00306F74">
        <w:rPr>
          <w:color w:val="000000" w:themeColor="text1"/>
        </w:rPr>
        <w:t xml:space="preserve"> </w:t>
      </w:r>
      <w:r w:rsidR="00692462" w:rsidRPr="00306F74">
        <w:rPr>
          <w:color w:val="000000" w:themeColor="text1"/>
        </w:rPr>
        <w:t>À</w:t>
      </w:r>
      <w:r w:rsidR="008D2FA6" w:rsidRPr="00306F74">
        <w:rPr>
          <w:color w:val="000000" w:themeColor="text1"/>
        </w:rPr>
        <w:t xml:space="preserve"> l’aide d’une représentation adaptée, déterminer le prix payé par </w:t>
      </w:r>
      <w:r w:rsidR="00EA1A50" w:rsidRPr="00306F74">
        <w:rPr>
          <w:color w:val="000000" w:themeColor="text1"/>
        </w:rPr>
        <w:t>Clémence si elle achète 5</w:t>
      </w:r>
      <w:r w:rsidR="009D044E">
        <w:rPr>
          <w:color w:val="000000" w:themeColor="text1"/>
        </w:rPr>
        <w:t> </w:t>
      </w:r>
      <w:r w:rsidR="00EA1A50" w:rsidRPr="00306F74">
        <w:rPr>
          <w:color w:val="000000" w:themeColor="text1"/>
        </w:rPr>
        <w:t>kg de fraises</w:t>
      </w:r>
      <w:r w:rsidR="00A13D39" w:rsidRPr="00306F74">
        <w:rPr>
          <w:color w:val="000000" w:themeColor="text1"/>
        </w:rPr>
        <w:t>.</w:t>
      </w:r>
    </w:p>
    <w:bookmarkEnd w:id="0"/>
    <w:p w14:paraId="06CAEBD0" w14:textId="350C3049" w:rsidR="005E7C0C" w:rsidRPr="00306F74" w:rsidRDefault="00A53BCA" w:rsidP="009C4B96">
      <w:pPr>
        <w:pStyle w:val="Titre2"/>
      </w:pPr>
      <w:r w:rsidRPr="00306F74">
        <w:t>Exercice</w:t>
      </w:r>
      <w:r w:rsidR="009D044E">
        <w:t> </w:t>
      </w:r>
      <w:r w:rsidR="00EC270B" w:rsidRPr="00306F74">
        <w:t>3</w:t>
      </w:r>
    </w:p>
    <w:p w14:paraId="2F16774F" w14:textId="3FF78655" w:rsidR="00A53BCA" w:rsidRPr="00306F74" w:rsidRDefault="001A2D1C" w:rsidP="00A53BCA">
      <w:r w:rsidRPr="00306F74">
        <w:t>Oscar</w:t>
      </w:r>
      <w:r w:rsidR="00841C5C" w:rsidRPr="00306F74">
        <w:t xml:space="preserve"> est un cycliste professionnel qui roule à </w:t>
      </w:r>
      <w:r w:rsidR="004F16AF" w:rsidRPr="00306F74">
        <w:t xml:space="preserve">une </w:t>
      </w:r>
      <w:r w:rsidR="00841C5C" w:rsidRPr="00306F74">
        <w:t>allure régulière. Il</w:t>
      </w:r>
      <w:r w:rsidRPr="00306F74">
        <w:t xml:space="preserve"> </w:t>
      </w:r>
      <w:r w:rsidR="00A53BCA" w:rsidRPr="00306F74">
        <w:t xml:space="preserve">a </w:t>
      </w:r>
      <w:r w:rsidR="00841C5C" w:rsidRPr="00306F74">
        <w:t>parcouru 24</w:t>
      </w:r>
      <w:r w:rsidR="009D044E">
        <w:t> </w:t>
      </w:r>
      <w:r w:rsidR="00841C5C" w:rsidRPr="00306F74">
        <w:t>km en 36</w:t>
      </w:r>
      <w:r w:rsidR="009D044E">
        <w:t> </w:t>
      </w:r>
      <w:r w:rsidR="00841C5C" w:rsidRPr="00306F74">
        <w:t>min</w:t>
      </w:r>
      <w:r w:rsidR="00A53BCA" w:rsidRPr="00306F74">
        <w:t xml:space="preserve">. </w:t>
      </w:r>
      <w:r w:rsidR="00841C5C" w:rsidRPr="00306F74">
        <w:t xml:space="preserve">Un élève de </w:t>
      </w:r>
      <w:r w:rsidR="009B0184" w:rsidRPr="00306F74">
        <w:t>quatrième</w:t>
      </w:r>
      <w:r w:rsidR="00841C5C" w:rsidRPr="00306F74">
        <w:t>, a</w:t>
      </w:r>
      <w:r w:rsidR="00A53BCA" w:rsidRPr="00306F74">
        <w:t>près avoir manipulé les cubes qu’</w:t>
      </w:r>
      <w:r w:rsidR="00841C5C" w:rsidRPr="00306F74">
        <w:t>il</w:t>
      </w:r>
      <w:r w:rsidR="00A53BCA" w:rsidRPr="00306F74">
        <w:t xml:space="preserve"> a à sa disposition, a traduit la situation ainsi :</w:t>
      </w:r>
    </w:p>
    <w:p w14:paraId="0BEBCC26" w14:textId="429F9B63" w:rsidR="00A53BCA" w:rsidRPr="00306F74" w:rsidRDefault="00841C5C" w:rsidP="009C4B96">
      <w:pPr>
        <w:jc w:val="center"/>
      </w:pPr>
      <w:r w:rsidRPr="00306F74">
        <w:rPr>
          <w:noProof/>
        </w:rPr>
        <mc:AlternateContent>
          <mc:Choice Requires="wpg">
            <w:drawing>
              <wp:inline distT="0" distB="0" distL="0" distR="0" wp14:anchorId="2AAD40BA" wp14:editId="5398F536">
                <wp:extent cx="2434356" cy="868877"/>
                <wp:effectExtent l="0" t="0" r="4445" b="7620"/>
                <wp:docPr id="1996730677" name="Groupe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4356" cy="868877"/>
                          <a:chOff x="0" y="0"/>
                          <a:chExt cx="2434590" cy="868877"/>
                        </a:xfrm>
                      </wpg:grpSpPr>
                      <pic:pic xmlns:pic="http://schemas.openxmlformats.org/drawingml/2006/picture">
                        <pic:nvPicPr>
                          <pic:cNvPr id="21" name="Imag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153" t="45057" r="56476" b="30784"/>
                          <a:stretch/>
                        </pic:blipFill>
                        <pic:spPr bwMode="auto">
                          <a:xfrm rot="5400000">
                            <a:off x="1001629" y="-561461"/>
                            <a:ext cx="439420" cy="24212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Imag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906" t="45057" r="58722" b="30643"/>
                          <a:stretch/>
                        </pic:blipFill>
                        <pic:spPr bwMode="auto">
                          <a:xfrm rot="5400000">
                            <a:off x="997585" y="-997585"/>
                            <a:ext cx="439420" cy="2434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42D7420" id="Groupe 4" o:spid="_x0000_s1026" style="width:191.7pt;height:68.4pt;mso-position-horizontal-relative:char;mso-position-vertical-relative:line" coordsize="24345,86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10016;top:-5615;width:4394;height:2421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">
                  <v:imagedata r:id="rId10" o:title="" croptop="29529f" cropbottom="20175f" cropleft="26970f" cropright="37012f"/>
                  <v:path arrowok="t"/>
                </v:shape>
                <v:shape id="Image 3" o:spid="_x0000_s1028" type="#_x0000_t75" style="position:absolute;left:9976;top:-9976;width:4394;height:2434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">
                  <v:imagedata r:id="rId10" o:title="" croptop="29529f" cropbottom="20082f" cropleft="25497f" cropright="38484f"/>
                  <v:path arrowok="t"/>
                </v:shape>
                <w10:anchorlock/>
              </v:group>
            </w:pict>
          </mc:Fallback>
        </mc:AlternateContent>
      </w:r>
    </w:p>
    <w:p w14:paraId="007271BA" w14:textId="331A8034" w:rsidR="00C73194" w:rsidRPr="00306F74" w:rsidRDefault="004757C7" w:rsidP="009C4B96">
      <w:pPr>
        <w:pStyle w:val="Paragraphedeliste"/>
        <w:numPr>
          <w:ilvl w:val="0"/>
          <w:numId w:val="9"/>
        </w:numPr>
        <w:spacing w:before="240" w:beforeAutospacing="0" w:after="240" w:afterAutospacing="0"/>
        <w:ind w:left="714" w:hanging="357"/>
        <w:contextualSpacing w:val="0"/>
      </w:pPr>
      <w:r w:rsidRPr="00306F74">
        <w:t>Combien de temps a mis Oscar pour parcourir 16</w:t>
      </w:r>
      <w:r w:rsidR="009D044E">
        <w:t> </w:t>
      </w:r>
      <w:r w:rsidRPr="00306F74">
        <w:t>km</w:t>
      </w:r>
      <w:r w:rsidR="009D044E">
        <w:t> </w:t>
      </w:r>
      <w:r w:rsidR="00A53BCA" w:rsidRPr="00306F74">
        <w:t>?</w:t>
      </w:r>
    </w:p>
    <w:p w14:paraId="79C6D653" w14:textId="3A11B610" w:rsidR="005E7C0C" w:rsidRPr="00306F74" w:rsidRDefault="004757C7" w:rsidP="009C4B96">
      <w:pPr>
        <w:pStyle w:val="Paragraphedeliste"/>
        <w:numPr>
          <w:ilvl w:val="0"/>
          <w:numId w:val="9"/>
        </w:numPr>
        <w:spacing w:before="240" w:beforeAutospacing="0" w:after="240" w:afterAutospacing="0"/>
        <w:ind w:left="714" w:hanging="357"/>
        <w:contextualSpacing w:val="0"/>
      </w:pPr>
      <w:r w:rsidRPr="00306F74">
        <w:t>Quelle est la vitesse en km/h d’Oscar</w:t>
      </w:r>
      <w:r w:rsidR="009D044E">
        <w:t> </w:t>
      </w:r>
      <w:r w:rsidR="00C73194" w:rsidRPr="00306F74">
        <w:t>?</w:t>
      </w:r>
    </w:p>
    <w:p w14:paraId="68833ED3" w14:textId="7143C703" w:rsidR="00EC270B" w:rsidRPr="00306F74" w:rsidRDefault="009C4B96" w:rsidP="009C4B96">
      <w:pPr>
        <w:pStyle w:val="Titre2"/>
      </w:pPr>
      <w:r>
        <w:lastRenderedPageBreak/>
        <w:t>Exercice</w:t>
      </w:r>
      <w:r w:rsidR="009D044E">
        <w:t> </w:t>
      </w:r>
      <w:r>
        <w:t>4</w:t>
      </w:r>
    </w:p>
    <w:p w14:paraId="1D2E6168" w14:textId="27586C77" w:rsidR="005E7C0C" w:rsidRPr="00306F74" w:rsidRDefault="00D42590" w:rsidP="001B06B9">
      <w:r w:rsidRPr="00306F74">
        <w:t>Léon a acheté 2 objets identiques à 3</w:t>
      </w:r>
      <w:r w:rsidR="009D044E">
        <w:t> </w:t>
      </w:r>
      <w:r w:rsidRPr="00306F74">
        <w:t>€ l’unité. Combien aurait-il payé s’il en avait acheté 4 fois plus</w:t>
      </w:r>
      <w:r w:rsidR="009D044E">
        <w:t> </w:t>
      </w:r>
      <w:r w:rsidRPr="00306F74">
        <w:t>?</w:t>
      </w:r>
    </w:p>
    <w:p w14:paraId="72AEF699" w14:textId="5ED5F8ED" w:rsidR="001148AA" w:rsidRPr="00306F74" w:rsidRDefault="001148AA" w:rsidP="009C4B96">
      <w:pPr>
        <w:pStyle w:val="Titre2"/>
      </w:pPr>
      <w:r w:rsidRPr="00306F74">
        <w:t>Exercice</w:t>
      </w:r>
      <w:r w:rsidR="009D044E">
        <w:t> </w:t>
      </w:r>
      <w:r w:rsidR="008D2FA6" w:rsidRPr="00306F74">
        <w:t>5</w:t>
      </w:r>
    </w:p>
    <w:p w14:paraId="04C15D6C" w14:textId="258EB842" w:rsidR="008D2FA6" w:rsidRPr="00306F74" w:rsidRDefault="008D2FA6" w:rsidP="001148AA">
      <w:r w:rsidRPr="00306F74">
        <w:t xml:space="preserve">Chez le fleuriste, </w:t>
      </w:r>
      <w:r w:rsidR="001148AA" w:rsidRPr="00306F74">
        <w:t xml:space="preserve">Mélina </w:t>
      </w:r>
      <w:r w:rsidR="00257008" w:rsidRPr="00306F74">
        <w:t>souhaite acheter</w:t>
      </w:r>
      <w:r w:rsidR="001148AA" w:rsidRPr="00306F74">
        <w:t xml:space="preserve"> </w:t>
      </w:r>
      <w:r w:rsidRPr="00306F74">
        <w:t xml:space="preserve">des roses. Elle a </w:t>
      </w:r>
      <w:r w:rsidR="00912353" w:rsidRPr="00306F74">
        <w:t xml:space="preserve">repéré un joli bouquet, et a </w:t>
      </w:r>
      <w:r w:rsidRPr="00306F74">
        <w:t>représenté</w:t>
      </w:r>
      <w:r w:rsidR="00912353" w:rsidRPr="00306F74">
        <w:t>, à l’aide d’un modèle en barres,</w:t>
      </w:r>
      <w:r w:rsidRPr="00306F74">
        <w:t xml:space="preserve"> </w:t>
      </w:r>
      <w:r w:rsidR="00257008" w:rsidRPr="00306F74">
        <w:t xml:space="preserve">les informations </w:t>
      </w:r>
      <w:r w:rsidR="00912353" w:rsidRPr="00306F74">
        <w:t>le concernant (</w:t>
      </w:r>
      <w:r w:rsidR="00257008" w:rsidRPr="00306F74">
        <w:t>R = une rose)</w:t>
      </w:r>
      <w:r w:rsidRPr="00306F74">
        <w:t> :</w:t>
      </w:r>
    </w:p>
    <w:p w14:paraId="5CACB9EE" w14:textId="6177D02B" w:rsidR="00257008" w:rsidRPr="00306F74" w:rsidRDefault="00912353" w:rsidP="00257008">
      <w:pPr>
        <w:jc w:val="center"/>
      </w:pPr>
      <w:r w:rsidRPr="00306F74">
        <w:rPr>
          <w:noProof/>
        </w:rPr>
        <w:drawing>
          <wp:inline distT="0" distB="0" distL="0" distR="0" wp14:anchorId="4C79FCCE" wp14:editId="623E5F1C">
            <wp:extent cx="3618130" cy="632534"/>
            <wp:effectExtent l="0" t="0" r="1905" b="0"/>
            <wp:docPr id="12866757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67575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24745" cy="651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993EF" w14:textId="0AA97FA5" w:rsidR="00257008" w:rsidRPr="00306F74" w:rsidRDefault="00257008" w:rsidP="009C4B96">
      <w:pPr>
        <w:pStyle w:val="Paragraphedeliste"/>
        <w:numPr>
          <w:ilvl w:val="0"/>
          <w:numId w:val="11"/>
        </w:numPr>
        <w:spacing w:before="240" w:beforeAutospacing="0" w:after="240" w:afterAutospacing="0"/>
        <w:ind w:left="714" w:hanging="357"/>
        <w:contextualSpacing w:val="0"/>
        <w:rPr>
          <w:color w:val="000000" w:themeColor="text1"/>
        </w:rPr>
      </w:pPr>
      <w:r w:rsidRPr="00306F74">
        <w:rPr>
          <w:color w:val="000000" w:themeColor="text1"/>
        </w:rPr>
        <w:t>En une phrase, propose</w:t>
      </w:r>
      <w:r w:rsidR="004639D5" w:rsidRPr="00306F74">
        <w:rPr>
          <w:color w:val="000000" w:themeColor="text1"/>
        </w:rPr>
        <w:t>r</w:t>
      </w:r>
      <w:r w:rsidRPr="00306F74">
        <w:rPr>
          <w:color w:val="000000" w:themeColor="text1"/>
        </w:rPr>
        <w:t xml:space="preserve"> la situation </w:t>
      </w:r>
      <w:r w:rsidR="00912353" w:rsidRPr="00306F74">
        <w:rPr>
          <w:color w:val="000000" w:themeColor="text1"/>
        </w:rPr>
        <w:t xml:space="preserve">associée à cette </w:t>
      </w:r>
      <w:r w:rsidRPr="00306F74">
        <w:rPr>
          <w:color w:val="000000" w:themeColor="text1"/>
        </w:rPr>
        <w:t>représentation.</w:t>
      </w:r>
    </w:p>
    <w:p w14:paraId="342A54CC" w14:textId="603F7826" w:rsidR="00C41276" w:rsidRPr="009C4B96" w:rsidRDefault="00912353" w:rsidP="009C4B96">
      <w:pPr>
        <w:pStyle w:val="Paragraphedeliste"/>
        <w:numPr>
          <w:ilvl w:val="0"/>
          <w:numId w:val="11"/>
        </w:numPr>
        <w:spacing w:before="240" w:beforeAutospacing="0" w:after="240" w:afterAutospacing="0"/>
        <w:ind w:left="714" w:hanging="357"/>
        <w:contextualSpacing w:val="0"/>
        <w:rPr>
          <w:color w:val="000000" w:themeColor="text1"/>
        </w:rPr>
      </w:pPr>
      <w:r w:rsidRPr="00306F74">
        <w:rPr>
          <w:color w:val="000000" w:themeColor="text1"/>
        </w:rPr>
        <w:t>Dans les mêmes conditions, et à</w:t>
      </w:r>
      <w:r w:rsidR="00257008" w:rsidRPr="00306F74">
        <w:rPr>
          <w:color w:val="000000" w:themeColor="text1"/>
        </w:rPr>
        <w:t xml:space="preserve"> l’aide d’une représentation adaptée, déterminer le prix payé par Mélina si elle achète 3 roses de plus </w:t>
      </w:r>
      <w:r w:rsidRPr="00306F74">
        <w:rPr>
          <w:color w:val="000000" w:themeColor="text1"/>
        </w:rPr>
        <w:t>que dans le bouquet qu’elle a repéré</w:t>
      </w:r>
      <w:r w:rsidR="00A13D39" w:rsidRPr="00306F74">
        <w:rPr>
          <w:color w:val="000000" w:themeColor="text1"/>
        </w:rPr>
        <w:t>.</w:t>
      </w:r>
    </w:p>
    <w:p w14:paraId="660B4133" w14:textId="217CD4C8" w:rsidR="008C64A4" w:rsidRPr="00306F74" w:rsidRDefault="009C4B96" w:rsidP="009C4B96">
      <w:pPr>
        <w:pStyle w:val="Titre2"/>
      </w:pPr>
      <w:r>
        <w:t>Exercice</w:t>
      </w:r>
      <w:r w:rsidR="009D044E">
        <w:t> </w:t>
      </w:r>
      <w:r>
        <w:t>6</w:t>
      </w:r>
    </w:p>
    <w:p w14:paraId="58D12063" w14:textId="1CBDA4AF" w:rsidR="008C64A4" w:rsidRPr="00306F74" w:rsidRDefault="008C64A4" w:rsidP="008C64A4">
      <w:pPr>
        <w:tabs>
          <w:tab w:val="left" w:pos="2550"/>
        </w:tabs>
        <w:rPr>
          <w:color w:val="000000" w:themeColor="text1"/>
        </w:rPr>
      </w:pPr>
      <w:r w:rsidRPr="00306F74">
        <w:rPr>
          <w:color w:val="000000" w:themeColor="text1"/>
        </w:rPr>
        <w:t>Les tableaux suivants sont des tableaux de proportionnalité. Compl</w:t>
      </w:r>
      <w:r w:rsidR="00692462" w:rsidRPr="00306F74">
        <w:rPr>
          <w:color w:val="000000" w:themeColor="text1"/>
        </w:rPr>
        <w:t>é</w:t>
      </w:r>
      <w:r w:rsidRPr="00306F74">
        <w:rPr>
          <w:color w:val="000000" w:themeColor="text1"/>
        </w:rPr>
        <w:t>te</w:t>
      </w:r>
      <w:r w:rsidR="004639D5" w:rsidRPr="00306F74">
        <w:rPr>
          <w:color w:val="000000" w:themeColor="text1"/>
        </w:rPr>
        <w:t>r</w:t>
      </w:r>
      <w:r w:rsidRPr="00306F74">
        <w:rPr>
          <w:color w:val="000000" w:themeColor="text1"/>
        </w:rPr>
        <w:t xml:space="preserve"> les </w:t>
      </w:r>
      <w:r w:rsidR="001A2D1C" w:rsidRPr="00306F74">
        <w:rPr>
          <w:color w:val="000000" w:themeColor="text1"/>
        </w:rPr>
        <w:t xml:space="preserve">cases manquantes </w:t>
      </w:r>
      <w:r w:rsidRPr="00306F74">
        <w:rPr>
          <w:color w:val="000000" w:themeColor="text1"/>
        </w:rPr>
        <w:t>le plus simplement possible en justifiant les démarches suivies 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12"/>
        <w:gridCol w:w="1812"/>
        <w:gridCol w:w="1812"/>
      </w:tblGrid>
      <w:tr w:rsidR="008C64A4" w:rsidRPr="00306F74" w14:paraId="6BE6D629" w14:textId="77777777" w:rsidTr="00032B85">
        <w:trPr>
          <w:jc w:val="center"/>
        </w:trPr>
        <w:tc>
          <w:tcPr>
            <w:tcW w:w="1812" w:type="dxa"/>
          </w:tcPr>
          <w:p w14:paraId="69D44E27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4</w:t>
            </w:r>
          </w:p>
        </w:tc>
        <w:tc>
          <w:tcPr>
            <w:tcW w:w="1812" w:type="dxa"/>
          </w:tcPr>
          <w:p w14:paraId="10C7265B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7</w:t>
            </w:r>
          </w:p>
        </w:tc>
        <w:tc>
          <w:tcPr>
            <w:tcW w:w="1812" w:type="dxa"/>
          </w:tcPr>
          <w:p w14:paraId="43173206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</w:tr>
      <w:tr w:rsidR="008C64A4" w:rsidRPr="00306F74" w14:paraId="6CE8D8E2" w14:textId="77777777" w:rsidTr="00032B85">
        <w:trPr>
          <w:jc w:val="center"/>
        </w:trPr>
        <w:tc>
          <w:tcPr>
            <w:tcW w:w="1812" w:type="dxa"/>
          </w:tcPr>
          <w:p w14:paraId="11B2D5C3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812" w:type="dxa"/>
          </w:tcPr>
          <w:p w14:paraId="14BF5EDA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21</w:t>
            </w:r>
          </w:p>
        </w:tc>
        <w:tc>
          <w:tcPr>
            <w:tcW w:w="1812" w:type="dxa"/>
          </w:tcPr>
          <w:p w14:paraId="0CA68FD7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27</w:t>
            </w:r>
          </w:p>
        </w:tc>
      </w:tr>
    </w:tbl>
    <w:p w14:paraId="3BD555A1" w14:textId="77777777" w:rsidR="008C64A4" w:rsidRPr="00306F74" w:rsidRDefault="008C64A4" w:rsidP="009C4B96">
      <w:pPr>
        <w:tabs>
          <w:tab w:val="left" w:pos="2550"/>
        </w:tabs>
        <w:spacing w:before="0" w:beforeAutospacing="0" w:after="0" w:afterAutospacing="0"/>
        <w:rPr>
          <w:color w:val="000000" w:themeColor="text1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12"/>
        <w:gridCol w:w="1812"/>
        <w:gridCol w:w="1812"/>
      </w:tblGrid>
      <w:tr w:rsidR="008C64A4" w:rsidRPr="00306F74" w14:paraId="5AEA4B77" w14:textId="77777777" w:rsidTr="00032B85">
        <w:trPr>
          <w:jc w:val="center"/>
        </w:trPr>
        <w:tc>
          <w:tcPr>
            <w:tcW w:w="1812" w:type="dxa"/>
          </w:tcPr>
          <w:p w14:paraId="0242E153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3</w:t>
            </w:r>
          </w:p>
        </w:tc>
        <w:tc>
          <w:tcPr>
            <w:tcW w:w="1812" w:type="dxa"/>
          </w:tcPr>
          <w:p w14:paraId="5ACAECD7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9</w:t>
            </w:r>
          </w:p>
        </w:tc>
        <w:tc>
          <w:tcPr>
            <w:tcW w:w="1812" w:type="dxa"/>
          </w:tcPr>
          <w:p w14:paraId="35ECDD15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</w:tr>
      <w:tr w:rsidR="008C64A4" w:rsidRPr="00306F74" w14:paraId="30E3676D" w14:textId="77777777" w:rsidTr="00032B85">
        <w:trPr>
          <w:jc w:val="center"/>
        </w:trPr>
        <w:tc>
          <w:tcPr>
            <w:tcW w:w="1812" w:type="dxa"/>
          </w:tcPr>
          <w:p w14:paraId="695DF017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7</w:t>
            </w:r>
          </w:p>
        </w:tc>
        <w:tc>
          <w:tcPr>
            <w:tcW w:w="1812" w:type="dxa"/>
          </w:tcPr>
          <w:p w14:paraId="53D096B8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812" w:type="dxa"/>
          </w:tcPr>
          <w:p w14:paraId="0432EE0F" w14:textId="770AEA48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28</w:t>
            </w:r>
          </w:p>
        </w:tc>
      </w:tr>
    </w:tbl>
    <w:p w14:paraId="1F03A05C" w14:textId="77777777" w:rsidR="008C64A4" w:rsidRPr="00306F74" w:rsidRDefault="008C64A4" w:rsidP="009C4B96">
      <w:pPr>
        <w:tabs>
          <w:tab w:val="left" w:pos="2550"/>
        </w:tabs>
        <w:spacing w:before="0" w:beforeAutospacing="0" w:after="0" w:afterAutospacing="0"/>
        <w:rPr>
          <w:color w:val="000000" w:themeColor="text1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12"/>
        <w:gridCol w:w="1812"/>
        <w:gridCol w:w="1812"/>
      </w:tblGrid>
      <w:tr w:rsidR="008C64A4" w:rsidRPr="00306F74" w14:paraId="51939C9C" w14:textId="77777777" w:rsidTr="00032B85">
        <w:trPr>
          <w:jc w:val="center"/>
        </w:trPr>
        <w:tc>
          <w:tcPr>
            <w:tcW w:w="1812" w:type="dxa"/>
          </w:tcPr>
          <w:p w14:paraId="79E7FD7E" w14:textId="0918E2C6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812" w:type="dxa"/>
          </w:tcPr>
          <w:p w14:paraId="53F4C1C2" w14:textId="42B581EA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16</w:t>
            </w:r>
          </w:p>
        </w:tc>
        <w:tc>
          <w:tcPr>
            <w:tcW w:w="1812" w:type="dxa"/>
          </w:tcPr>
          <w:p w14:paraId="6FBA1A66" w14:textId="4F04EEE9" w:rsidR="008C64A4" w:rsidRPr="00306F74" w:rsidRDefault="008D2FA6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20</w:t>
            </w:r>
          </w:p>
        </w:tc>
      </w:tr>
      <w:tr w:rsidR="008C64A4" w:rsidRPr="00306F74" w14:paraId="53284811" w14:textId="77777777" w:rsidTr="00032B85">
        <w:trPr>
          <w:jc w:val="center"/>
        </w:trPr>
        <w:tc>
          <w:tcPr>
            <w:tcW w:w="1812" w:type="dxa"/>
          </w:tcPr>
          <w:p w14:paraId="26EBF9B2" w14:textId="77777777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7</w:t>
            </w:r>
          </w:p>
        </w:tc>
        <w:tc>
          <w:tcPr>
            <w:tcW w:w="1812" w:type="dxa"/>
          </w:tcPr>
          <w:p w14:paraId="45D6E027" w14:textId="2FFFF2F8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28</w:t>
            </w:r>
          </w:p>
        </w:tc>
        <w:tc>
          <w:tcPr>
            <w:tcW w:w="1812" w:type="dxa"/>
          </w:tcPr>
          <w:p w14:paraId="5F6224BD" w14:textId="0AC3A342" w:rsidR="008C64A4" w:rsidRPr="00306F74" w:rsidRDefault="008C64A4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</w:tr>
    </w:tbl>
    <w:p w14:paraId="57DDFAB6" w14:textId="77777777" w:rsidR="008C64A4" w:rsidRPr="00306F74" w:rsidRDefault="008C64A4" w:rsidP="009C4B96">
      <w:pPr>
        <w:tabs>
          <w:tab w:val="left" w:pos="2550"/>
        </w:tabs>
        <w:spacing w:before="0" w:beforeAutospacing="0" w:after="0" w:afterAutospacing="0"/>
        <w:rPr>
          <w:color w:val="000000" w:themeColor="text1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12"/>
        <w:gridCol w:w="1812"/>
        <w:gridCol w:w="1812"/>
        <w:gridCol w:w="1812"/>
      </w:tblGrid>
      <w:tr w:rsidR="001A2D1C" w:rsidRPr="00306F74" w14:paraId="0069EAE1" w14:textId="47BA9E93" w:rsidTr="00A04149">
        <w:trPr>
          <w:jc w:val="center"/>
        </w:trPr>
        <w:tc>
          <w:tcPr>
            <w:tcW w:w="1812" w:type="dxa"/>
          </w:tcPr>
          <w:p w14:paraId="71D439FA" w14:textId="7989E5C7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9</w:t>
            </w:r>
          </w:p>
        </w:tc>
        <w:tc>
          <w:tcPr>
            <w:tcW w:w="1812" w:type="dxa"/>
          </w:tcPr>
          <w:p w14:paraId="75C11A90" w14:textId="3CF885BD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6</w:t>
            </w:r>
          </w:p>
        </w:tc>
        <w:tc>
          <w:tcPr>
            <w:tcW w:w="1812" w:type="dxa"/>
          </w:tcPr>
          <w:p w14:paraId="0C24F223" w14:textId="78337261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15</w:t>
            </w:r>
          </w:p>
        </w:tc>
        <w:tc>
          <w:tcPr>
            <w:tcW w:w="1812" w:type="dxa"/>
          </w:tcPr>
          <w:p w14:paraId="5D624152" w14:textId="77777777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</w:tr>
      <w:tr w:rsidR="001A2D1C" w:rsidRPr="00306F74" w14:paraId="5A487523" w14:textId="1D70D16A" w:rsidTr="00A04149">
        <w:trPr>
          <w:jc w:val="center"/>
        </w:trPr>
        <w:tc>
          <w:tcPr>
            <w:tcW w:w="1812" w:type="dxa"/>
          </w:tcPr>
          <w:p w14:paraId="7A647C1F" w14:textId="2BA35584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6</w:t>
            </w:r>
          </w:p>
        </w:tc>
        <w:tc>
          <w:tcPr>
            <w:tcW w:w="1812" w:type="dxa"/>
          </w:tcPr>
          <w:p w14:paraId="7BFAAEEA" w14:textId="6AD9B4C3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4</w:t>
            </w:r>
          </w:p>
        </w:tc>
        <w:tc>
          <w:tcPr>
            <w:tcW w:w="1812" w:type="dxa"/>
          </w:tcPr>
          <w:p w14:paraId="5B1546C2" w14:textId="77777777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</w:p>
        </w:tc>
        <w:tc>
          <w:tcPr>
            <w:tcW w:w="1812" w:type="dxa"/>
          </w:tcPr>
          <w:p w14:paraId="0C1E9532" w14:textId="74A6E059" w:rsidR="001A2D1C" w:rsidRPr="00306F74" w:rsidRDefault="001A2D1C" w:rsidP="00032B85">
            <w:pPr>
              <w:tabs>
                <w:tab w:val="left" w:pos="2550"/>
              </w:tabs>
              <w:jc w:val="center"/>
              <w:rPr>
                <w:color w:val="000000" w:themeColor="text1"/>
              </w:rPr>
            </w:pPr>
            <w:r w:rsidRPr="00306F74">
              <w:rPr>
                <w:color w:val="000000" w:themeColor="text1"/>
              </w:rPr>
              <w:t>30</w:t>
            </w:r>
          </w:p>
        </w:tc>
      </w:tr>
    </w:tbl>
    <w:p w14:paraId="4E2162B3" w14:textId="77777777" w:rsidR="001A2D1C" w:rsidRPr="008C64A4" w:rsidRDefault="001A2D1C" w:rsidP="009C4B96">
      <w:pPr>
        <w:tabs>
          <w:tab w:val="left" w:pos="2550"/>
        </w:tabs>
        <w:spacing w:before="100" w:after="100"/>
        <w:rPr>
          <w:color w:val="000000" w:themeColor="text1"/>
        </w:rPr>
      </w:pPr>
    </w:p>
    <w:sectPr w:rsidR="001A2D1C" w:rsidRPr="008C64A4" w:rsidSect="009C4B96">
      <w:pgSz w:w="11906" w:h="16838"/>
      <w:pgMar w:top="567" w:right="680" w:bottom="567" w:left="6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BB8257" w14:textId="77777777" w:rsidR="004515D0" w:rsidRDefault="004515D0" w:rsidP="00692462">
      <w:pPr>
        <w:spacing w:after="0"/>
      </w:pPr>
      <w:r>
        <w:separator/>
      </w:r>
    </w:p>
  </w:endnote>
  <w:endnote w:type="continuationSeparator" w:id="0">
    <w:p w14:paraId="51CB524A" w14:textId="77777777" w:rsidR="004515D0" w:rsidRDefault="004515D0" w:rsidP="0069246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77D1EA" w14:textId="77777777" w:rsidR="004515D0" w:rsidRDefault="004515D0" w:rsidP="00692462">
      <w:pPr>
        <w:spacing w:after="0"/>
      </w:pPr>
      <w:r>
        <w:separator/>
      </w:r>
    </w:p>
  </w:footnote>
  <w:footnote w:type="continuationSeparator" w:id="0">
    <w:p w14:paraId="71C22E32" w14:textId="77777777" w:rsidR="004515D0" w:rsidRDefault="004515D0" w:rsidP="00692462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E64232"/>
    <w:multiLevelType w:val="hybridMultilevel"/>
    <w:tmpl w:val="0936AAE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32A99"/>
    <w:multiLevelType w:val="hybridMultilevel"/>
    <w:tmpl w:val="212AC30E"/>
    <w:lvl w:ilvl="0" w:tplc="FA227F4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89720BE"/>
    <w:multiLevelType w:val="hybridMultilevel"/>
    <w:tmpl w:val="470060A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CD1376"/>
    <w:multiLevelType w:val="hybridMultilevel"/>
    <w:tmpl w:val="0436D3D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183362"/>
    <w:multiLevelType w:val="hybridMultilevel"/>
    <w:tmpl w:val="89A0318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9606DA"/>
    <w:multiLevelType w:val="hybridMultilevel"/>
    <w:tmpl w:val="15F233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8F57B95"/>
    <w:multiLevelType w:val="hybridMultilevel"/>
    <w:tmpl w:val="B96883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DD178A"/>
    <w:multiLevelType w:val="hybridMultilevel"/>
    <w:tmpl w:val="A03000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F278B4"/>
    <w:multiLevelType w:val="hybridMultilevel"/>
    <w:tmpl w:val="13AE48A6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4678B5"/>
    <w:multiLevelType w:val="hybridMultilevel"/>
    <w:tmpl w:val="EF00677C"/>
    <w:lvl w:ilvl="0" w:tplc="577A60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E32E43"/>
    <w:multiLevelType w:val="hybridMultilevel"/>
    <w:tmpl w:val="9CF00CD0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412837"/>
    <w:multiLevelType w:val="hybridMultilevel"/>
    <w:tmpl w:val="0D548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332BA6"/>
    <w:multiLevelType w:val="hybridMultilevel"/>
    <w:tmpl w:val="BD363A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C517880"/>
    <w:multiLevelType w:val="hybridMultilevel"/>
    <w:tmpl w:val="CCFC840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E31968"/>
    <w:multiLevelType w:val="hybridMultilevel"/>
    <w:tmpl w:val="CB841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791141"/>
    <w:multiLevelType w:val="hybridMultilevel"/>
    <w:tmpl w:val="01962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A35C58"/>
    <w:multiLevelType w:val="hybridMultilevel"/>
    <w:tmpl w:val="9CF00CD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5394EAA"/>
    <w:multiLevelType w:val="hybridMultilevel"/>
    <w:tmpl w:val="25E8A7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6D781E"/>
    <w:multiLevelType w:val="hybridMultilevel"/>
    <w:tmpl w:val="22461A2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D454D8"/>
    <w:multiLevelType w:val="hybridMultilevel"/>
    <w:tmpl w:val="0936AAE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F094E40"/>
    <w:multiLevelType w:val="hybridMultilevel"/>
    <w:tmpl w:val="236A22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3"/>
  </w:num>
  <w:num w:numId="3">
    <w:abstractNumId w:val="10"/>
  </w:num>
  <w:num w:numId="4">
    <w:abstractNumId w:val="2"/>
  </w:num>
  <w:num w:numId="5">
    <w:abstractNumId w:val="1"/>
  </w:num>
  <w:num w:numId="6">
    <w:abstractNumId w:val="8"/>
  </w:num>
  <w:num w:numId="7">
    <w:abstractNumId w:val="4"/>
  </w:num>
  <w:num w:numId="8">
    <w:abstractNumId w:val="12"/>
  </w:num>
  <w:num w:numId="9">
    <w:abstractNumId w:val="18"/>
  </w:num>
  <w:num w:numId="10">
    <w:abstractNumId w:val="0"/>
  </w:num>
  <w:num w:numId="11">
    <w:abstractNumId w:val="19"/>
  </w:num>
  <w:num w:numId="12">
    <w:abstractNumId w:val="5"/>
  </w:num>
  <w:num w:numId="13">
    <w:abstractNumId w:val="6"/>
  </w:num>
  <w:num w:numId="14">
    <w:abstractNumId w:val="14"/>
  </w:num>
  <w:num w:numId="15">
    <w:abstractNumId w:val="7"/>
  </w:num>
  <w:num w:numId="16">
    <w:abstractNumId w:val="17"/>
  </w:num>
  <w:num w:numId="17">
    <w:abstractNumId w:val="11"/>
  </w:num>
  <w:num w:numId="18">
    <w:abstractNumId w:val="13"/>
  </w:num>
  <w:num w:numId="19">
    <w:abstractNumId w:val="20"/>
  </w:num>
  <w:num w:numId="20">
    <w:abstractNumId w:val="15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linkStyl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76E1"/>
    <w:rsid w:val="000345E0"/>
    <w:rsid w:val="000A65D9"/>
    <w:rsid w:val="000C4025"/>
    <w:rsid w:val="001148AA"/>
    <w:rsid w:val="0012047F"/>
    <w:rsid w:val="00165B1C"/>
    <w:rsid w:val="001A2D1C"/>
    <w:rsid w:val="001A4CD1"/>
    <w:rsid w:val="001B002B"/>
    <w:rsid w:val="001B06B9"/>
    <w:rsid w:val="00257008"/>
    <w:rsid w:val="002F4D03"/>
    <w:rsid w:val="003026CE"/>
    <w:rsid w:val="00306F74"/>
    <w:rsid w:val="00315649"/>
    <w:rsid w:val="003E0709"/>
    <w:rsid w:val="00401AAF"/>
    <w:rsid w:val="0041585D"/>
    <w:rsid w:val="00423FF2"/>
    <w:rsid w:val="004515D0"/>
    <w:rsid w:val="004639D5"/>
    <w:rsid w:val="004757C7"/>
    <w:rsid w:val="004C65E8"/>
    <w:rsid w:val="004F16AF"/>
    <w:rsid w:val="005130CD"/>
    <w:rsid w:val="00554E11"/>
    <w:rsid w:val="005B465F"/>
    <w:rsid w:val="005E7C0C"/>
    <w:rsid w:val="0063450A"/>
    <w:rsid w:val="006576E1"/>
    <w:rsid w:val="00683EB1"/>
    <w:rsid w:val="00692462"/>
    <w:rsid w:val="00841C5C"/>
    <w:rsid w:val="00892BEE"/>
    <w:rsid w:val="008B4494"/>
    <w:rsid w:val="008C64A4"/>
    <w:rsid w:val="008D2FA6"/>
    <w:rsid w:val="00912353"/>
    <w:rsid w:val="00936729"/>
    <w:rsid w:val="00941C35"/>
    <w:rsid w:val="009B0184"/>
    <w:rsid w:val="009C4B96"/>
    <w:rsid w:val="009D044E"/>
    <w:rsid w:val="009E1C58"/>
    <w:rsid w:val="00A13D39"/>
    <w:rsid w:val="00A23BA8"/>
    <w:rsid w:val="00A53BCA"/>
    <w:rsid w:val="00AF2C3C"/>
    <w:rsid w:val="00B67DD5"/>
    <w:rsid w:val="00C41276"/>
    <w:rsid w:val="00C73194"/>
    <w:rsid w:val="00CA4D14"/>
    <w:rsid w:val="00CD5190"/>
    <w:rsid w:val="00D42590"/>
    <w:rsid w:val="00D72A84"/>
    <w:rsid w:val="00E46C10"/>
    <w:rsid w:val="00E96394"/>
    <w:rsid w:val="00EA1A50"/>
    <w:rsid w:val="00EC270B"/>
    <w:rsid w:val="00FE1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50C7C"/>
  <w15:docId w15:val="{06A385A2-FEC5-4863-99FC-50027426D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D044E"/>
    <w:pPr>
      <w:shd w:val="clear" w:color="auto" w:fill="FFFFFF"/>
      <w:spacing w:before="120" w:beforeAutospacing="1" w:after="120" w:afterAutospacing="1" w:line="240" w:lineRule="auto"/>
    </w:pPr>
    <w:rPr>
      <w:rFonts w:ascii="Arial" w:eastAsia="Times New Roman" w:hAnsi="Arial" w:cs="Arial"/>
      <w:iCs/>
      <w:color w:val="252525"/>
      <w:kern w:val="0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9D044E"/>
    <w:pPr>
      <w:keepNext/>
      <w:suppressAutoHyphens/>
      <w:spacing w:before="240"/>
      <w:outlineLvl w:val="0"/>
    </w:pPr>
    <w:rPr>
      <w:color w:val="465F9D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D044E"/>
    <w:pPr>
      <w:keepNext/>
      <w:suppressAutoHyphens/>
      <w:spacing w:before="240"/>
      <w:outlineLvl w:val="1"/>
    </w:pPr>
    <w:rPr>
      <w:b/>
      <w:sz w:val="24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D044E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D044E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  <w:rsid w:val="009D044E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9D044E"/>
  </w:style>
  <w:style w:type="table" w:styleId="Grilledutableau">
    <w:name w:val="Table Grid"/>
    <w:basedOn w:val="TableauNormal"/>
    <w:uiPriority w:val="59"/>
    <w:rsid w:val="009D044E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rsid w:val="009D044E"/>
    <w:pPr>
      <w:ind w:left="720"/>
      <w:contextualSpacing/>
    </w:pPr>
  </w:style>
  <w:style w:type="character" w:customStyle="1" w:styleId="Titre1Car">
    <w:name w:val="Titre 1 Car"/>
    <w:link w:val="Titre1"/>
    <w:uiPriority w:val="9"/>
    <w:rsid w:val="009D044E"/>
    <w:rPr>
      <w:rFonts w:ascii="Arial" w:eastAsia="Times New Roman" w:hAnsi="Arial" w:cs="Arial"/>
      <w:iCs/>
      <w:color w:val="465F9D"/>
      <w:kern w:val="0"/>
      <w:sz w:val="28"/>
      <w:szCs w:val="36"/>
      <w:shd w:val="clear" w:color="auto" w:fill="FFFFFF"/>
      <w:lang w:eastAsia="fr-FR"/>
      <w14:ligatures w14:val="none"/>
    </w:rPr>
  </w:style>
  <w:style w:type="character" w:customStyle="1" w:styleId="Titre2Car">
    <w:name w:val="Titre 2 Car"/>
    <w:link w:val="Titre2"/>
    <w:uiPriority w:val="9"/>
    <w:rsid w:val="009D044E"/>
    <w:rPr>
      <w:rFonts w:ascii="Arial" w:eastAsia="Times New Roman" w:hAnsi="Arial" w:cs="Arial"/>
      <w:b/>
      <w:iCs/>
      <w:color w:val="252525"/>
      <w:kern w:val="0"/>
      <w:sz w:val="24"/>
      <w:szCs w:val="32"/>
      <w:shd w:val="clear" w:color="auto" w:fill="FFFFFF"/>
      <w:lang w:eastAsia="fr-FR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692462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692462"/>
  </w:style>
  <w:style w:type="paragraph" w:styleId="Pieddepage">
    <w:name w:val="footer"/>
    <w:basedOn w:val="Normal"/>
    <w:link w:val="PieddepageCar"/>
    <w:uiPriority w:val="99"/>
    <w:unhideWhenUsed/>
    <w:rsid w:val="009D044E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9D044E"/>
    <w:rPr>
      <w:rFonts w:ascii="Arial" w:eastAsia="Times New Roman" w:hAnsi="Arial" w:cs="Arial"/>
      <w:iCs/>
      <w:color w:val="252525"/>
      <w:kern w:val="0"/>
      <w:shd w:val="clear" w:color="auto" w:fill="FFFFFF"/>
      <w:lang w:eastAsia="fr-FR"/>
      <w14:ligatures w14:val="none"/>
    </w:rPr>
  </w:style>
  <w:style w:type="character" w:customStyle="1" w:styleId="Titre3Car">
    <w:name w:val="Titre 3 Car"/>
    <w:link w:val="Titre3"/>
    <w:uiPriority w:val="9"/>
    <w:rsid w:val="009D044E"/>
    <w:rPr>
      <w:rFonts w:ascii="Arial" w:eastAsia="Times New Roman" w:hAnsi="Arial" w:cs="Times New Roman"/>
      <w:bCs/>
      <w:iCs/>
      <w:color w:val="465F9D"/>
      <w:kern w:val="0"/>
      <w:sz w:val="28"/>
      <w:shd w:val="clear" w:color="auto" w:fill="FFFFFF"/>
      <w:lang w:eastAsia="fr-FR"/>
      <w14:ligatures w14:val="none"/>
    </w:rPr>
  </w:style>
  <w:style w:type="character" w:customStyle="1" w:styleId="Titre4Car">
    <w:name w:val="Titre 4 Car"/>
    <w:link w:val="Titre4"/>
    <w:uiPriority w:val="9"/>
    <w:semiHidden/>
    <w:rsid w:val="009D044E"/>
    <w:rPr>
      <w:rFonts w:ascii="Calibri" w:eastAsia="Times New Roman" w:hAnsi="Calibri" w:cs="Times New Roman"/>
      <w:b/>
      <w:bCs/>
      <w:iCs/>
      <w:color w:val="252525"/>
      <w:kern w:val="0"/>
      <w:sz w:val="28"/>
      <w:szCs w:val="28"/>
      <w:shd w:val="clear" w:color="auto" w:fill="FFFFFF"/>
      <w:lang w:eastAsia="fr-FR"/>
      <w14:ligatures w14:val="none"/>
    </w:rPr>
  </w:style>
  <w:style w:type="paragraph" w:customStyle="1" w:styleId="Default">
    <w:name w:val="Default"/>
    <w:rsid w:val="009D044E"/>
    <w:pPr>
      <w:autoSpaceDE w:val="0"/>
      <w:autoSpaceDN w:val="0"/>
      <w:adjustRightInd w:val="0"/>
      <w:spacing w:after="0" w:line="240" w:lineRule="auto"/>
    </w:pPr>
    <w:rPr>
      <w:rFonts w:ascii="Marianne" w:hAnsi="Marianne" w:cs="Marianne"/>
      <w:color w:val="000000"/>
      <w:kern w:val="0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9D044E"/>
    <w:rPr>
      <w:color w:val="808080"/>
    </w:rPr>
  </w:style>
  <w:style w:type="paragraph" w:customStyle="1" w:styleId="Titredecollection">
    <w:name w:val="Titre de collection"/>
    <w:basedOn w:val="Normal"/>
    <w:qFormat/>
    <w:rsid w:val="009D044E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9D044E"/>
    <w:pPr>
      <w:suppressAutoHyphens/>
      <w:jc w:val="center"/>
    </w:pPr>
    <w:rPr>
      <w:sz w:val="36"/>
      <w:szCs w:val="56"/>
    </w:rPr>
  </w:style>
  <w:style w:type="table" w:customStyle="1" w:styleId="TableauEn-tte">
    <w:name w:val="Tableau En-tête"/>
    <w:basedOn w:val="TableauNormal"/>
    <w:uiPriority w:val="99"/>
    <w:rsid w:val="009D044E"/>
    <w:pPr>
      <w:spacing w:before="100" w:beforeAutospacing="1" w:after="100" w:afterAutospacing="1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Encadr">
    <w:name w:val="Encadré"/>
    <w:basedOn w:val="Normal"/>
    <w:qFormat/>
    <w:rsid w:val="009D044E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table" w:styleId="Ombrageclair">
    <w:name w:val="Light Shading"/>
    <w:basedOn w:val="TableauNormal"/>
    <w:uiPriority w:val="60"/>
    <w:rsid w:val="009D044E"/>
    <w:pPr>
      <w:spacing w:after="0" w:line="240" w:lineRule="auto"/>
    </w:pPr>
    <w:rPr>
      <w:rFonts w:ascii="Calibri" w:eastAsia="Calibri" w:hAnsi="Calibri" w:cs="Times New Roman"/>
      <w:color w:val="000000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9D044E"/>
    <w:pPr>
      <w:spacing w:before="120" w:after="120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D044E"/>
    <w:pPr>
      <w:keepLines/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 w:cs="Times New Roman"/>
      <w:b/>
      <w:bCs/>
      <w:iCs w:val="0"/>
      <w:color w:val="365F91"/>
      <w:szCs w:val="28"/>
    </w:rPr>
  </w:style>
  <w:style w:type="character" w:styleId="Lienhypertexte">
    <w:name w:val="Hyperlink"/>
    <w:uiPriority w:val="99"/>
    <w:unhideWhenUsed/>
    <w:rsid w:val="009D044E"/>
    <w:rPr>
      <w:color w:val="0000FF"/>
      <w:u w:val="single"/>
    </w:rPr>
  </w:style>
  <w:style w:type="paragraph" w:customStyle="1" w:styleId="Encartgras">
    <w:name w:val="Encart gras"/>
    <w:basedOn w:val="Normal"/>
    <w:qFormat/>
    <w:rsid w:val="009D044E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9D044E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9D044E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9D044E"/>
    <w:pPr>
      <w:shd w:val="clear" w:color="auto" w:fill="auto"/>
    </w:pPr>
    <w:rPr>
      <w:b/>
      <w:color w:val="465F9D"/>
    </w:rPr>
  </w:style>
  <w:style w:type="paragraph" w:customStyle="1" w:styleId="Encadrfond">
    <w:name w:val="Encadré fond"/>
    <w:basedOn w:val="Normal"/>
    <w:qFormat/>
    <w:rsid w:val="009D044E"/>
    <w:pPr>
      <w:shd w:val="clear" w:color="auto" w:fill="CFD5E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savidan\Desktop\Fiches%20pour%20&#233;duscol-&#233;val%20nationales%20de%204e\FDS%20fiches%20&#233;l&#233;&#232;v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FDS fiches éléèves.dotx</Template>
  <TotalTime>5</TotalTime>
  <Pages>2</Pages>
  <Words>354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odette</dc:creator>
  <cp:lastModifiedBy>JEROME SAVIDAN</cp:lastModifiedBy>
  <cp:revision>8</cp:revision>
  <dcterms:created xsi:type="dcterms:W3CDTF">2023-06-21T14:32:00Z</dcterms:created>
  <dcterms:modified xsi:type="dcterms:W3CDTF">2023-08-08T13:25:00Z</dcterms:modified>
</cp:coreProperties>
</file>