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2C29DFB" w14:textId="75499614" w:rsidR="00FC6AA2" w:rsidRPr="002B1C98" w:rsidRDefault="00FC6AA2" w:rsidP="00AD1E0E">
      <w:pPr>
        <w:pStyle w:val="Titredudocument"/>
      </w:pPr>
      <w:r w:rsidRPr="002B1C98">
        <w:t>Fiche élève : «</w:t>
      </w:r>
      <w:r w:rsidR="00DB44EE">
        <w:t> </w:t>
      </w:r>
      <w:r w:rsidRPr="002B1C98">
        <w:t>Je comprends</w:t>
      </w:r>
      <w:r w:rsidR="00DB44EE">
        <w:t> </w:t>
      </w:r>
      <w:r w:rsidRPr="002B1C98">
        <w:t>» (C1</w:t>
      </w:r>
      <w:r w:rsidR="005203D6" w:rsidRPr="002B1C98">
        <w:t xml:space="preserve"> : </w:t>
      </w:r>
      <w:r w:rsidR="00AD1E0E">
        <w:t>r</w:t>
      </w:r>
      <w:r w:rsidR="005203D6" w:rsidRPr="002B1C98">
        <w:t>ecto</w:t>
      </w:r>
      <w:r w:rsidRPr="002B1C98">
        <w:t>)</w:t>
      </w:r>
    </w:p>
    <w:p w14:paraId="1507F68F" w14:textId="51F1F447" w:rsidR="00FC6AA2" w:rsidRDefault="00FC6AA2" w:rsidP="00AD1E0E">
      <w:pPr>
        <w:pStyle w:val="Encartgras"/>
        <w:rPr>
          <w:rFonts w:eastAsiaTheme="minorHAnsi"/>
        </w:rPr>
      </w:pPr>
      <w:r w:rsidRPr="002B1C98">
        <w:rPr>
          <w:bCs/>
        </w:rPr>
        <w:t>Domaine</w:t>
      </w:r>
      <w:r w:rsidR="00DB44EE">
        <w:rPr>
          <w:bCs/>
        </w:rPr>
        <w:t> </w:t>
      </w:r>
      <w:r w:rsidRPr="002B1C98">
        <w:rPr>
          <w:bCs/>
        </w:rPr>
        <w:t xml:space="preserve">: </w:t>
      </w:r>
      <w:r w:rsidRPr="002B1C98">
        <w:rPr>
          <w:rFonts w:eastAsiaTheme="minorHAnsi"/>
        </w:rPr>
        <w:t>Organisation et gestion de données, fonction</w:t>
      </w:r>
    </w:p>
    <w:p w14:paraId="23C9ABF0" w14:textId="1A2FBE10" w:rsidR="00AD1E0E" w:rsidRDefault="00AD1E0E" w:rsidP="00AD1E0E">
      <w:pPr>
        <w:pStyle w:val="Encartgras"/>
        <w:rPr>
          <w:rFonts w:eastAsiaTheme="minorHAnsi"/>
        </w:rPr>
      </w:pPr>
      <w:r>
        <w:t xml:space="preserve">Sous thème </w:t>
      </w:r>
      <w:r w:rsidRPr="002B1C98">
        <w:rPr>
          <w:rFonts w:eastAsiaTheme="minorHAnsi"/>
        </w:rPr>
        <w:t>Comprendre une situation problème en lien avec la proportionnalité (manipuler et verbaliser)</w:t>
      </w:r>
    </w:p>
    <w:p w14:paraId="28525CEE" w14:textId="77777777" w:rsidR="00AD1E0E" w:rsidRDefault="00AD1E0E" w:rsidP="00AD1E0E">
      <w:pPr>
        <w:pStyle w:val="Titre1"/>
      </w:pPr>
      <w:r>
        <w:t>Je m’exerce</w:t>
      </w:r>
    </w:p>
    <w:p w14:paraId="19DA60C4" w14:textId="1857C890" w:rsidR="00AD1E0E" w:rsidRDefault="00AD1E0E" w:rsidP="00AD1E0E">
      <w:pPr>
        <w:pStyle w:val="Titre2"/>
      </w:pPr>
      <w:r w:rsidRPr="000D0A4C">
        <w:t>Exercice</w:t>
      </w:r>
      <w:r w:rsidR="00DB44EE">
        <w:t> </w:t>
      </w:r>
      <w:r w:rsidRPr="000D0A4C">
        <w:t>1</w:t>
      </w:r>
      <w:r>
        <w:t> </w:t>
      </w:r>
    </w:p>
    <w:p w14:paraId="69BF008A" w14:textId="07F72297" w:rsidR="00AD1E0E" w:rsidRDefault="00AD1E0E" w:rsidP="00AD1E0E">
      <w:pPr>
        <w:rPr>
          <w:noProof/>
        </w:rPr>
      </w:pPr>
      <w:r w:rsidRPr="000D0A4C">
        <w:t>Louise achète 3 objets identiques pour 5</w:t>
      </w:r>
      <w:r w:rsidR="00DB44EE">
        <w:t> </w:t>
      </w:r>
      <w:r w:rsidRPr="000D0A4C">
        <w:t>euros.</w:t>
      </w:r>
    </w:p>
    <w:p w14:paraId="5F8496F5" w14:textId="77777777" w:rsidR="00AD1E0E" w:rsidRPr="00AD1E0E" w:rsidRDefault="00AD1E0E" w:rsidP="00AD1E0E">
      <w:pPr>
        <w:pStyle w:val="Paragraphedeliste"/>
        <w:numPr>
          <w:ilvl w:val="0"/>
          <w:numId w:val="24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AD1E0E">
        <w:rPr>
          <w:szCs w:val="26"/>
        </w:rPr>
        <w:t>Avec les cubes mis à votre disposition, traduire cette situation.</w:t>
      </w:r>
    </w:p>
    <w:p w14:paraId="240FDE83" w14:textId="77777777" w:rsidR="00AD1E0E" w:rsidRPr="00AD1E0E" w:rsidRDefault="00AD1E0E" w:rsidP="00AD1E0E">
      <w:pPr>
        <w:pStyle w:val="Paragraphedeliste"/>
        <w:numPr>
          <w:ilvl w:val="0"/>
          <w:numId w:val="24"/>
        </w:numPr>
        <w:spacing w:before="240" w:beforeAutospacing="0" w:after="240" w:afterAutospacing="0"/>
        <w:contextualSpacing w:val="0"/>
        <w:rPr>
          <w:szCs w:val="26"/>
        </w:rPr>
      </w:pPr>
      <w:r w:rsidRPr="00AD1E0E">
        <w:rPr>
          <w:szCs w:val="26"/>
        </w:rPr>
        <w:t>En manipulant les cubes, traduire la situation si maintenant :</w:t>
      </w:r>
    </w:p>
    <w:p w14:paraId="0FD81418" w14:textId="3F429B45" w:rsidR="00AD1E0E" w:rsidRPr="00AD1E0E" w:rsidRDefault="00AD1E0E" w:rsidP="00AD1E0E">
      <w:pPr>
        <w:pStyle w:val="Paragraphedeliste"/>
        <w:spacing w:before="240" w:beforeAutospacing="0" w:after="240" w:afterAutospacing="0"/>
        <w:contextualSpacing w:val="0"/>
        <w:rPr>
          <w:szCs w:val="26"/>
        </w:rPr>
      </w:pPr>
      <w:r w:rsidRPr="00AD1E0E">
        <w:rPr>
          <w:szCs w:val="26"/>
        </w:rPr>
        <w:t>«</w:t>
      </w:r>
      <w:r w:rsidR="00DB44EE">
        <w:rPr>
          <w:szCs w:val="26"/>
        </w:rPr>
        <w:t> </w:t>
      </w:r>
      <w:r w:rsidRPr="00AD1E0E">
        <w:rPr>
          <w:szCs w:val="26"/>
        </w:rPr>
        <w:t>Louise achète 12 de ces objets.</w:t>
      </w:r>
      <w:r w:rsidR="00DB44EE">
        <w:rPr>
          <w:szCs w:val="26"/>
        </w:rPr>
        <w:t> </w:t>
      </w:r>
      <w:r w:rsidRPr="00AD1E0E">
        <w:rPr>
          <w:szCs w:val="26"/>
        </w:rPr>
        <w:t>»</w:t>
      </w:r>
    </w:p>
    <w:p w14:paraId="415161B4" w14:textId="77777777" w:rsidR="00AD1E0E" w:rsidRPr="00AD1E0E" w:rsidRDefault="00AD1E0E" w:rsidP="00AD1E0E">
      <w:pPr>
        <w:pStyle w:val="Paragraphedeliste"/>
        <w:numPr>
          <w:ilvl w:val="0"/>
          <w:numId w:val="24"/>
        </w:numPr>
        <w:spacing w:before="240" w:beforeAutospacing="0" w:after="240" w:afterAutospacing="0"/>
        <w:contextualSpacing w:val="0"/>
        <w:rPr>
          <w:szCs w:val="26"/>
        </w:rPr>
      </w:pPr>
      <w:r w:rsidRPr="00AD1E0E">
        <w:rPr>
          <w:szCs w:val="26"/>
        </w:rPr>
        <w:t>Retourner la carte pour vérifier votre manipulation.</w:t>
      </w:r>
    </w:p>
    <w:p w14:paraId="1E27FBB2" w14:textId="77777777" w:rsidR="00AD1E0E" w:rsidRPr="000D0A4C" w:rsidRDefault="00AD1E0E" w:rsidP="00AD1E0E">
      <w:pPr>
        <w:pStyle w:val="Paragraphedeliste"/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7EEF9462" wp14:editId="7271F422">
            <wp:extent cx="1991121" cy="1819275"/>
            <wp:effectExtent l="0" t="0" r="9525" b="0"/>
            <wp:docPr id="1528731997" name="Image 1528731997">
              <a:extLst xmlns:a="http://schemas.openxmlformats.org/drawingml/2006/main">
                <a:ext uri="{FF2B5EF4-FFF2-40B4-BE49-F238E27FC236}">
                  <a16:creationId xmlns:a16="http://schemas.microsoft.com/office/drawing/2014/main" id="{7D597653-7B05-4358-A2B6-B9B207A6D3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943930" name="Image 507943930">
                      <a:extLst>
                        <a:ext uri="{FF2B5EF4-FFF2-40B4-BE49-F238E27FC236}">
                          <a16:creationId xmlns:a16="http://schemas.microsoft.com/office/drawing/2014/main" id="{7D597653-7B05-4358-A2B6-B9B207A6D3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96266" cy="1823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D99329" w14:textId="77777777" w:rsidR="00AD1E0E" w:rsidRDefault="00AD1E0E" w:rsidP="00AD1E0E">
      <w:pPr>
        <w:pStyle w:val="Titre1"/>
      </w:pPr>
      <w:r>
        <w:t>Je m’exerce</w:t>
      </w:r>
    </w:p>
    <w:p w14:paraId="349B232F" w14:textId="300C2202" w:rsidR="00AD1E0E" w:rsidRDefault="00AD1E0E" w:rsidP="00AD1E0E">
      <w:pPr>
        <w:pStyle w:val="Titre2"/>
      </w:pPr>
      <w:r w:rsidRPr="000D0A4C">
        <w:t>Exercice</w:t>
      </w:r>
      <w:r w:rsidR="00DB44EE">
        <w:t> </w:t>
      </w:r>
      <w:r>
        <w:t>2</w:t>
      </w:r>
    </w:p>
    <w:p w14:paraId="3EA1A4D5" w14:textId="4A67EF15" w:rsidR="00AD1E0E" w:rsidRPr="000D0A4C" w:rsidRDefault="00AD1E0E" w:rsidP="00AD1E0E">
      <w:pPr>
        <w:rPr>
          <w:u w:val="single"/>
        </w:rPr>
      </w:pPr>
      <w:r w:rsidRPr="000D0A4C">
        <w:t xml:space="preserve">Louise achète </w:t>
      </w:r>
      <w:r>
        <w:t>8</w:t>
      </w:r>
      <w:r w:rsidRPr="000D0A4C">
        <w:t xml:space="preserve"> objets identiques pour </w:t>
      </w:r>
      <w:r>
        <w:t>9</w:t>
      </w:r>
      <w:r w:rsidR="00DB44EE">
        <w:t> </w:t>
      </w:r>
      <w:r w:rsidRPr="000D0A4C">
        <w:t>euros.</w:t>
      </w:r>
    </w:p>
    <w:p w14:paraId="5A3D424A" w14:textId="77777777" w:rsidR="00AD1E0E" w:rsidRPr="00AD1E0E" w:rsidRDefault="00AD1E0E" w:rsidP="00AD1E0E">
      <w:pPr>
        <w:pStyle w:val="Paragraphedeliste"/>
        <w:numPr>
          <w:ilvl w:val="0"/>
          <w:numId w:val="38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AD1E0E">
        <w:rPr>
          <w:szCs w:val="26"/>
        </w:rPr>
        <w:t>Avec les cubes mis à votre disposition, traduire cette situation.</w:t>
      </w:r>
    </w:p>
    <w:p w14:paraId="537B5F4C" w14:textId="77777777" w:rsidR="00AD1E0E" w:rsidRPr="00AD1E0E" w:rsidRDefault="00AD1E0E" w:rsidP="00AD1E0E">
      <w:pPr>
        <w:pStyle w:val="Paragraphedeliste"/>
        <w:numPr>
          <w:ilvl w:val="0"/>
          <w:numId w:val="38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AD1E0E">
        <w:rPr>
          <w:szCs w:val="26"/>
        </w:rPr>
        <w:t>En manipulant les cubes, traduire la situation si maintenant :</w:t>
      </w:r>
    </w:p>
    <w:p w14:paraId="3F03DBB9" w14:textId="790AABAE" w:rsidR="00AD1E0E" w:rsidRPr="00AD1E0E" w:rsidRDefault="00AD1E0E" w:rsidP="00AD1E0E">
      <w:pPr>
        <w:pStyle w:val="Paragraphedeliste"/>
        <w:numPr>
          <w:ilvl w:val="0"/>
          <w:numId w:val="38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AD1E0E">
        <w:rPr>
          <w:szCs w:val="26"/>
        </w:rPr>
        <w:t>«</w:t>
      </w:r>
      <w:r w:rsidR="00DB44EE">
        <w:rPr>
          <w:szCs w:val="26"/>
        </w:rPr>
        <w:t> </w:t>
      </w:r>
      <w:r w:rsidRPr="00AD1E0E">
        <w:rPr>
          <w:szCs w:val="26"/>
        </w:rPr>
        <w:t>Louise achète 32 de ces objets.</w:t>
      </w:r>
      <w:r w:rsidR="00DB44EE">
        <w:rPr>
          <w:szCs w:val="26"/>
        </w:rPr>
        <w:t> </w:t>
      </w:r>
      <w:r w:rsidRPr="00AD1E0E">
        <w:rPr>
          <w:szCs w:val="26"/>
        </w:rPr>
        <w:t>»</w:t>
      </w:r>
    </w:p>
    <w:p w14:paraId="32E4DFA8" w14:textId="5F846C98" w:rsidR="00AD1E0E" w:rsidRPr="00AD1E0E" w:rsidRDefault="00AD1E0E" w:rsidP="00AD1E0E">
      <w:pPr>
        <w:pStyle w:val="Paragraphedeliste"/>
        <w:numPr>
          <w:ilvl w:val="0"/>
          <w:numId w:val="38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AD1E0E">
        <w:rPr>
          <w:szCs w:val="26"/>
        </w:rPr>
        <w:t>Retourner la carte pour vérifier votre manipulation.</w:t>
      </w:r>
    </w:p>
    <w:p w14:paraId="1164EBE7" w14:textId="77777777" w:rsidR="00AD1E0E" w:rsidRPr="000D0A4C" w:rsidRDefault="00AD1E0E" w:rsidP="00AD1E0E">
      <w:pPr>
        <w:pStyle w:val="Paragraphedeliste"/>
        <w:spacing w:before="100" w:after="100"/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67BAB569" wp14:editId="0ABA45BD">
            <wp:extent cx="1970272" cy="1800225"/>
            <wp:effectExtent l="0" t="0" r="0" b="0"/>
            <wp:docPr id="1172565217" name="Image 1172565217">
              <a:extLst xmlns:a="http://schemas.openxmlformats.org/drawingml/2006/main">
                <a:ext uri="{FF2B5EF4-FFF2-40B4-BE49-F238E27FC236}">
                  <a16:creationId xmlns:a16="http://schemas.microsoft.com/office/drawing/2014/main" id="{7D597653-7B05-4358-A2B6-B9B207A6D3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943930" name="Image 507943930">
                      <a:extLst>
                        <a:ext uri="{FF2B5EF4-FFF2-40B4-BE49-F238E27FC236}">
                          <a16:creationId xmlns:a16="http://schemas.microsoft.com/office/drawing/2014/main" id="{7D597653-7B05-4358-A2B6-B9B207A6D3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2410" cy="1811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9B2B6" w14:textId="0E253DBB" w:rsidR="00FD5399" w:rsidRPr="002B1C98" w:rsidRDefault="00FD5399" w:rsidP="00AD1E0E">
      <w:pPr>
        <w:pStyle w:val="Titredudocument"/>
      </w:pPr>
      <w:r w:rsidRPr="002B1C98">
        <w:lastRenderedPageBreak/>
        <w:t>Fiche élève : «</w:t>
      </w:r>
      <w:r w:rsidR="00DB44EE">
        <w:t> </w:t>
      </w:r>
      <w:r w:rsidRPr="002B1C98">
        <w:t>Je comprends</w:t>
      </w:r>
      <w:r w:rsidR="00DB44EE">
        <w:t> </w:t>
      </w:r>
      <w:r w:rsidRPr="002B1C98">
        <w:t>» (C1</w:t>
      </w:r>
      <w:r w:rsidR="005203D6" w:rsidRPr="002B1C98">
        <w:t xml:space="preserve"> : </w:t>
      </w:r>
      <w:r w:rsidR="00EB1F2B">
        <w:t>v</w:t>
      </w:r>
      <w:r w:rsidR="005203D6" w:rsidRPr="002B1C98">
        <w:t>erso</w:t>
      </w:r>
      <w:r w:rsidRPr="002B1C98">
        <w:t>)</w:t>
      </w:r>
    </w:p>
    <w:p w14:paraId="5DAEBC65" w14:textId="76E74C86" w:rsidR="00AD1E0E" w:rsidRDefault="00FD5399" w:rsidP="00AD1E0E">
      <w:pPr>
        <w:pStyle w:val="Encartgras"/>
        <w:rPr>
          <w:rFonts w:eastAsiaTheme="minorHAnsi"/>
        </w:rPr>
      </w:pPr>
      <w:r w:rsidRPr="002B1C98">
        <w:rPr>
          <w:bCs/>
        </w:rPr>
        <w:t>Domaine</w:t>
      </w:r>
      <w:r w:rsidR="00DB44EE">
        <w:rPr>
          <w:bCs/>
        </w:rPr>
        <w:t> </w:t>
      </w:r>
      <w:r w:rsidRPr="002B1C98">
        <w:rPr>
          <w:bCs/>
        </w:rPr>
        <w:t xml:space="preserve">: </w:t>
      </w:r>
      <w:r w:rsidRPr="002B1C98">
        <w:rPr>
          <w:rFonts w:eastAsiaTheme="minorHAnsi"/>
        </w:rPr>
        <w:t>Organisation et gestion de données, fonction</w:t>
      </w:r>
    </w:p>
    <w:p w14:paraId="2FF1FBDE" w14:textId="6C2D8B78" w:rsidR="00AD1E0E" w:rsidRPr="002B1C98" w:rsidRDefault="00AD1E0E" w:rsidP="00AD1E0E">
      <w:pPr>
        <w:pStyle w:val="Encartgras"/>
        <w:rPr>
          <w:rFonts w:eastAsiaTheme="minorHAnsi"/>
        </w:rPr>
      </w:pPr>
      <w:r>
        <w:t>Sous thème </w:t>
      </w:r>
      <w:r w:rsidRPr="002B1C98">
        <w:rPr>
          <w:rFonts w:eastAsiaTheme="minorHAnsi"/>
        </w:rPr>
        <w:t>Comprendre une situation problème en lien avec la proportionnalité (manipuler et verbaliser)</w:t>
      </w:r>
    </w:p>
    <w:p w14:paraId="0B035F99" w14:textId="6FBDC5E1" w:rsidR="00AD1E0E" w:rsidRDefault="00AD1E0E" w:rsidP="00AD1E0E">
      <w:pPr>
        <w:pStyle w:val="Titre1"/>
      </w:pPr>
      <w:r>
        <w:t>Correction - E</w:t>
      </w:r>
      <w:r w:rsidRPr="0073597D">
        <w:t>xercice</w:t>
      </w:r>
      <w:r w:rsidR="00DB44EE">
        <w:t> </w:t>
      </w:r>
      <w:r w:rsidRPr="0073597D">
        <w:t>1</w:t>
      </w:r>
    </w:p>
    <w:p w14:paraId="4E80629E" w14:textId="48BC0CEB" w:rsidR="00AD1E0E" w:rsidRDefault="00AD1E0E" w:rsidP="00AD1E0E">
      <w:r w:rsidRPr="000D0A4C">
        <w:t>On peut considérer que 1 cube vert correspond à un objet, et 1 cube rouge correspond à 1</w:t>
      </w:r>
      <w:r w:rsidR="00DB44EE">
        <w:t> </w:t>
      </w:r>
      <w:r w:rsidRPr="000D0A4C">
        <w:t>€. On peut alors représenter la situation de cette façon :</w:t>
      </w:r>
    </w:p>
    <w:p w14:paraId="6B1643A4" w14:textId="77777777" w:rsidR="00AD1E0E" w:rsidRDefault="00AD1E0E" w:rsidP="00AD1E0E">
      <w:pPr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4875F688" wp14:editId="2820A78D">
            <wp:extent cx="1667185" cy="985388"/>
            <wp:effectExtent l="0" t="0" r="0" b="5715"/>
            <wp:docPr id="1566893006" name="Image 1566893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8600740" name="Image 1428600740"/>
                    <pic:cNvPicPr>
                      <a:picLocks noChangeAspect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5234"/>
                    <a:stretch/>
                  </pic:blipFill>
                  <pic:spPr bwMode="auto">
                    <a:xfrm>
                      <a:off x="0" y="0"/>
                      <a:ext cx="1667185" cy="98538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4FCF83" w14:textId="77777777" w:rsidR="00AD1E0E" w:rsidRDefault="00AD1E0E" w:rsidP="00AD1E0E">
      <w:r w:rsidRPr="000D0A4C">
        <w:t>Selon cette règle, si Louise achète 12 objets identiques, on peut représenter la situation en reproduisant 4 fois chacun des blocs ci-dessus pour avoir les 12 objets (</w:t>
      </w:r>
      <m:oMath>
        <m:r>
          <w:rPr>
            <w:rFonts w:ascii="Cambria Math" w:hAnsi="Cambria Math"/>
          </w:rPr>
          <m:t>4×3=12</m:t>
        </m:r>
      </m:oMath>
      <w:r w:rsidRPr="000D0A4C">
        <w:t>) :</w:t>
      </w:r>
    </w:p>
    <w:p w14:paraId="6CD87E66" w14:textId="2637834C" w:rsidR="00AD1E0E" w:rsidRDefault="00AD1E0E" w:rsidP="00AD1E0E">
      <w:pPr>
        <w:jc w:val="center"/>
        <w:rPr>
          <w:sz w:val="26"/>
          <w:szCs w:val="26"/>
        </w:rPr>
      </w:pPr>
      <w:r w:rsidRPr="000D0A4C">
        <w:rPr>
          <w:noProof/>
          <w:sz w:val="26"/>
          <w:szCs w:val="26"/>
        </w:rPr>
        <w:drawing>
          <wp:inline distT="0" distB="0" distL="0" distR="0" wp14:anchorId="3AB4CA55" wp14:editId="44C302E9">
            <wp:extent cx="6624521" cy="969689"/>
            <wp:effectExtent l="0" t="0" r="5080" b="1905"/>
            <wp:docPr id="1109227068" name="Image 11092270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388033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063375" cy="1033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ADC4E8" w14:textId="3990B0A5" w:rsidR="00EB1F2B" w:rsidRDefault="00EB1F2B" w:rsidP="00EB1F2B">
      <w:pPr>
        <w:pStyle w:val="Titre1"/>
      </w:pPr>
      <w:r w:rsidRPr="002B1C98">
        <w:rPr>
          <w:noProof/>
        </w:rPr>
        <mc:AlternateContent>
          <mc:Choice Requires="wpg">
            <w:drawing>
              <wp:anchor distT="0" distB="0" distL="114300" distR="114300" simplePos="0" relativeHeight="251753472" behindDoc="0" locked="0" layoutInCell="1" allowOverlap="1" wp14:anchorId="50498F16" wp14:editId="43B995B1">
                <wp:simplePos x="0" y="0"/>
                <wp:positionH relativeFrom="margin">
                  <wp:align>right</wp:align>
                </wp:positionH>
                <wp:positionV relativeFrom="margin">
                  <wp:posOffset>5364480</wp:posOffset>
                </wp:positionV>
                <wp:extent cx="914400" cy="2066925"/>
                <wp:effectExtent l="0" t="0" r="0" b="9525"/>
                <wp:wrapSquare wrapText="bothSides"/>
                <wp:docPr id="1955892716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14400" cy="2066925"/>
                          <a:chOff x="0" y="0"/>
                          <a:chExt cx="708660" cy="1981200"/>
                        </a:xfrm>
                      </wpg:grpSpPr>
                      <wps:wsp>
                        <wps:cNvPr id="1719225540" name="Accolade ouvrante 1"/>
                        <wps:cNvSpPr/>
                        <wps:spPr>
                          <a:xfrm rot="5400000">
                            <a:off x="205740" y="175260"/>
                            <a:ext cx="175260" cy="419100"/>
                          </a:xfrm>
                          <a:prstGeom prst="leftBrac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774112054" name="Image 1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0960" y="502920"/>
                            <a:ext cx="554990" cy="10896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7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670560" cy="32004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A4C704F" w14:textId="77777777" w:rsidR="00EB1F2B" w:rsidRDefault="00EB1F2B" w:rsidP="00EB1F2B">
                              <w:r>
                                <w:t>8 objets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393309102" name="Zone de texte 2"/>
                        <wps:cNvSpPr txBox="1">
                          <a:spLocks noChangeArrowheads="1"/>
                        </wps:cNvSpPr>
                        <wps:spPr bwMode="auto">
                          <a:xfrm>
                            <a:off x="205740" y="1722120"/>
                            <a:ext cx="502920" cy="25908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7D47F6" w14:textId="04D7282B" w:rsidR="00EB1F2B" w:rsidRDefault="00EB1F2B" w:rsidP="00EB1F2B">
                              <w:r>
                                <w:t>9</w:t>
                              </w:r>
                              <w:r w:rsidR="00DB44EE">
                                <w:t> </w:t>
                              </w:r>
                              <w:r>
                                <w:t>€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0265009" name="Accolade ouvrante 1"/>
                        <wps:cNvSpPr/>
                        <wps:spPr>
                          <a:xfrm rot="16200000">
                            <a:off x="251460" y="1440180"/>
                            <a:ext cx="175260" cy="419100"/>
                          </a:xfrm>
                          <a:prstGeom prst="leftBrac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498F16" id="Groupe 2" o:spid="_x0000_s1026" style="position:absolute;margin-left:20.8pt;margin-top:422.4pt;width:1in;height:162.75pt;z-index:251753472;mso-position-horizontal:right;mso-position-horizontal-relative:margin;mso-position-vertical-relative:margin;mso-width-relative:margin;mso-height-relative:margin" coordsize="7086,1981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">
                <v:shapetype id="_x0000_t87" coordsize="21600,21600" o:spt="87" adj="1800,10800" path="m21600,qx10800@0l10800@2qy0@11,10800@3l10800@1qy21600,21600e" filled="f">
                  <v:formulas>
                    <v:f eqn="val #0"/>
                    <v:f eqn="sum 21600 0 #0"/>
                    <v:f eqn="sum #1 0 #0"/>
                    <v:f eqn="sum #1 #0 0"/>
                    <v:f eqn="prod #0 9598 32768"/>
                    <v:f eqn="sum 21600 0 @4"/>
                    <v:f eqn="sum 21600 0 #1"/>
                    <v:f eqn="min #1 @6"/>
                    <v:f eqn="prod @7 1 2"/>
                    <v:f eqn="prod #0 2 1"/>
                    <v:f eqn="sum 21600 0 @9"/>
                    <v:f eqn="val #1"/>
                  </v:formulas>
                  <v:path arrowok="t" o:connecttype="custom" o:connectlocs="21600,0;0,10800;21600,21600" textboxrect="13963,@4,21600,@5"/>
                  <v:handles>
                    <v:h position="center,#0" yrange="0,@8"/>
                    <v:h position="topLeft,#1" yrange="@9,@10"/>
                  </v:handles>
                </v:shapetype>
                <v:shape id="Accolade ouvrante 1" o:spid="_x0000_s1027" type="#_x0000_t87" style="position:absolute;left:2057;top:1752;width:1753;height:4191;rotation: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" adj="753" strokecolor="black [3213]" strokeweight=".5pt">
                  <v:stroke joinstyle="miter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8" type="#_x0000_t75" style="position:absolute;left:609;top:5029;width:5550;height:108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">
                  <v:imagedata r:id="rId11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2" o:spid="_x0000_s1029" type="#_x0000_t202" style="position:absolute;width:6705;height:32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" stroked="f">
                  <v:textbox>
                    <w:txbxContent>
                      <w:p w14:paraId="2A4C704F" w14:textId="77777777" w:rsidR="00EB1F2B" w:rsidRDefault="00EB1F2B" w:rsidP="00EB1F2B">
                        <w:r>
                          <w:t>8 objets</w:t>
                        </w:r>
                      </w:p>
                    </w:txbxContent>
                  </v:textbox>
                </v:shape>
                <v:shape id="Zone de texte 2" o:spid="_x0000_s1030" type="#_x0000_t202" style="position:absolute;left:2057;top:17221;width:5029;height:2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" stroked="f">
                  <v:textbox>
                    <w:txbxContent>
                      <w:p w14:paraId="517D47F6" w14:textId="04D7282B" w:rsidR="00EB1F2B" w:rsidRDefault="00EB1F2B" w:rsidP="00EB1F2B">
                        <w:r>
                          <w:t>9</w:t>
                        </w:r>
                        <w:r w:rsidR="00DB44EE">
                          <w:t> </w:t>
                        </w:r>
                        <w:r>
                          <w:t>€</w:t>
                        </w:r>
                      </w:p>
                    </w:txbxContent>
                  </v:textbox>
                </v:shape>
                <v:shape id="Accolade ouvrante 1" o:spid="_x0000_s1031" type="#_x0000_t87" style="position:absolute;left:2515;top:14401;width:1752;height:4191;rotation:-9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" adj="753" strokecolor="black [3213]" strokeweight=".5pt">
                  <v:stroke joinstyle="miter"/>
                </v:shape>
                <w10:wrap type="square" anchorx="margin" anchory="margin"/>
              </v:group>
            </w:pict>
          </mc:Fallback>
        </mc:AlternateContent>
      </w:r>
      <w:r>
        <w:t xml:space="preserve">Correction - </w:t>
      </w:r>
      <w:r w:rsidRPr="000D0A4C">
        <w:t>Exercice</w:t>
      </w:r>
      <w:r w:rsidR="00DB44EE">
        <w:t> </w:t>
      </w:r>
      <w:r>
        <w:t>2</w:t>
      </w:r>
    </w:p>
    <w:p w14:paraId="5EF315B5" w14:textId="47A2D69D" w:rsidR="00EB1F2B" w:rsidRDefault="00EB1F2B" w:rsidP="00EB1F2B">
      <w:r>
        <w:t>Manquant de cubes pour faire comme dans l’exercice</w:t>
      </w:r>
      <w:r w:rsidR="00DB44EE">
        <w:t> </w:t>
      </w:r>
      <w:r>
        <w:t>1, o</w:t>
      </w:r>
      <w:r w:rsidRPr="000D0A4C">
        <w:t xml:space="preserve">n peut considérer que 1 cube vert correspond à </w:t>
      </w:r>
      <w:r>
        <w:t>8</w:t>
      </w:r>
      <w:r w:rsidRPr="000D0A4C">
        <w:t xml:space="preserve"> objet</w:t>
      </w:r>
      <w:r>
        <w:t>s</w:t>
      </w:r>
      <w:r w:rsidRPr="000D0A4C">
        <w:t xml:space="preserve">, et 1 cube rouge correspond à </w:t>
      </w:r>
      <w:r>
        <w:t>9</w:t>
      </w:r>
      <w:r w:rsidR="00DB44EE">
        <w:t> </w:t>
      </w:r>
      <w:r w:rsidRPr="000D0A4C">
        <w:t>€</w:t>
      </w:r>
      <w:r>
        <w:t>.</w:t>
      </w:r>
      <w:r w:rsidRPr="000D0A4C">
        <w:t xml:space="preserve"> </w:t>
      </w:r>
      <w:r>
        <w:t>O</w:t>
      </w:r>
      <w:r w:rsidRPr="000D0A4C">
        <w:t xml:space="preserve">n peut représenter la situation </w:t>
      </w:r>
      <w:r>
        <w:t>comme ci-contre</w:t>
      </w:r>
      <w:r w:rsidRPr="000D0A4C">
        <w:t> :</w:t>
      </w:r>
      <w:r w:rsidRPr="00F60E23">
        <w:t xml:space="preserve"> </w:t>
      </w:r>
    </w:p>
    <w:p w14:paraId="2E94B951" w14:textId="16C2679C" w:rsidR="00EB1F2B" w:rsidRPr="000D0A4C" w:rsidRDefault="00EB1F2B" w:rsidP="00EB1F2B">
      <w:r w:rsidRPr="000D0A4C">
        <w:t>Ici, c’est l’égalité du nombre de cubes verts et de cubes rouges qui indique la correspondance dans l’énoncé entre le nombre d’objets et le prix.</w:t>
      </w:r>
    </w:p>
    <w:p w14:paraId="0AD1BD65" w14:textId="263D00ED" w:rsidR="00EB1F2B" w:rsidRDefault="00EB1F2B" w:rsidP="00EB1F2B">
      <w:r w:rsidRPr="000D0A4C">
        <w:t xml:space="preserve">Selon cette règle, si Louise achète </w:t>
      </w:r>
      <w:r>
        <w:t>32</w:t>
      </w:r>
      <w:r w:rsidRPr="000D0A4C">
        <w:t xml:space="preserve"> objets identiques, on peut donc représenter</w:t>
      </w:r>
      <w:r w:rsidRPr="00EB1F2B">
        <w:rPr>
          <w:noProof/>
          <w:u w:val="single"/>
        </w:rPr>
        <w:t xml:space="preserve"> </w:t>
      </w:r>
      <w:r w:rsidRPr="000D0A4C">
        <w:t xml:space="preserve">la situation en prenant 4 cubes verts pour avoir les </w:t>
      </w:r>
      <w:r>
        <w:t>32</w:t>
      </w:r>
      <w:r w:rsidRPr="000D0A4C">
        <w:t xml:space="preserve"> objets (</w:t>
      </w:r>
      <m:oMath>
        <m:r>
          <w:rPr>
            <w:rFonts w:ascii="Cambria Math" w:hAnsi="Cambria Math"/>
          </w:rPr>
          <m:t>8×4=32</m:t>
        </m:r>
      </m:oMath>
      <w:r w:rsidRPr="000D0A4C">
        <w:t>), et donc</w:t>
      </w:r>
    </w:p>
    <w:p w14:paraId="2B5B73B4" w14:textId="77777777" w:rsidR="00EB1F2B" w:rsidRDefault="00EB1F2B" w:rsidP="00EB1F2B">
      <w:r w:rsidRPr="000D0A4C">
        <w:t>4 cubes rouges (pour maintenir la correspondance)</w:t>
      </w:r>
      <w:r w:rsidRPr="002013A2">
        <w:t xml:space="preserve"> </w:t>
      </w:r>
    </w:p>
    <w:p w14:paraId="6E729A14" w14:textId="77777777" w:rsidR="00EB1F2B" w:rsidRDefault="00EB1F2B" w:rsidP="00EB1F2B">
      <w:pPr>
        <w:spacing w:after="200" w:line="276" w:lineRule="auto"/>
        <w:jc w:val="center"/>
        <w:rPr>
          <w:sz w:val="26"/>
          <w:szCs w:val="26"/>
        </w:rPr>
      </w:pPr>
      <w:r w:rsidRPr="00B0505D">
        <w:rPr>
          <w:noProof/>
          <w:sz w:val="26"/>
          <w:szCs w:val="26"/>
        </w:rPr>
        <w:drawing>
          <wp:inline distT="0" distB="0" distL="0" distR="0" wp14:anchorId="3D8DDB5D" wp14:editId="0625606C">
            <wp:extent cx="2989580" cy="2271395"/>
            <wp:effectExtent l="0" t="0" r="1270" b="0"/>
            <wp:docPr id="1735500856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9580" cy="227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67494" w14:textId="77E14DA4" w:rsidR="00FD5399" w:rsidRPr="002B1C98" w:rsidRDefault="00FD5399" w:rsidP="00EB1F2B">
      <w:pPr>
        <w:pStyle w:val="Titredudocument"/>
      </w:pPr>
      <w:r w:rsidRPr="002B1C98">
        <w:lastRenderedPageBreak/>
        <w:t>Fiche élève : «</w:t>
      </w:r>
      <w:r w:rsidR="00DB44EE">
        <w:t> </w:t>
      </w:r>
      <w:r w:rsidRPr="002B1C98">
        <w:t>Je comprends</w:t>
      </w:r>
      <w:r w:rsidR="00DB44EE">
        <w:t> </w:t>
      </w:r>
      <w:r w:rsidRPr="002B1C98">
        <w:t>» (C1</w:t>
      </w:r>
      <w:r w:rsidR="005203D6" w:rsidRPr="002B1C98">
        <w:t xml:space="preserve"> : </w:t>
      </w:r>
      <w:r w:rsidR="00EB1F2B">
        <w:t>r</w:t>
      </w:r>
      <w:r w:rsidR="005203D6" w:rsidRPr="002B1C98">
        <w:t>ecto</w:t>
      </w:r>
      <w:r w:rsidRPr="002B1C98">
        <w:t>)</w:t>
      </w:r>
    </w:p>
    <w:p w14:paraId="3BB0FFFD" w14:textId="3182C431" w:rsidR="00FD5399" w:rsidRPr="002B1C98" w:rsidRDefault="00FD5399" w:rsidP="00EB1F2B">
      <w:pPr>
        <w:pStyle w:val="Encartgras"/>
        <w:rPr>
          <w:rFonts w:eastAsiaTheme="minorHAnsi"/>
        </w:rPr>
      </w:pPr>
      <w:r w:rsidRPr="002B1C98">
        <w:rPr>
          <w:bCs/>
        </w:rPr>
        <w:t>Domaine</w:t>
      </w:r>
      <w:r w:rsidR="00DB44EE">
        <w:rPr>
          <w:bCs/>
        </w:rPr>
        <w:t> </w:t>
      </w:r>
      <w:r w:rsidRPr="002B1C98">
        <w:rPr>
          <w:bCs/>
        </w:rPr>
        <w:t xml:space="preserve">: </w:t>
      </w:r>
      <w:r w:rsidRPr="002B1C98">
        <w:rPr>
          <w:rFonts w:eastAsiaTheme="minorHAnsi"/>
        </w:rPr>
        <w:t>Organisation et gestion de données, fonction</w:t>
      </w:r>
    </w:p>
    <w:p w14:paraId="10596148" w14:textId="0CD28E57" w:rsidR="00FD5399" w:rsidRPr="002B1C98" w:rsidRDefault="002B1C98" w:rsidP="00EB1F2B">
      <w:pPr>
        <w:pStyle w:val="Encartgras"/>
        <w:rPr>
          <w:rFonts w:eastAsiaTheme="minorHAnsi"/>
        </w:rPr>
      </w:pPr>
      <w:r>
        <w:t>Sous thème </w:t>
      </w:r>
      <w:r w:rsidR="00FD5399" w:rsidRPr="002B1C98">
        <w:rPr>
          <w:rFonts w:eastAsiaTheme="minorHAnsi"/>
        </w:rPr>
        <w:t>Comprendre une situation problème en lien avec la proportionnalité (manipuler et verbaliser)</w:t>
      </w:r>
    </w:p>
    <w:p w14:paraId="28BCBADD" w14:textId="77777777" w:rsidR="00EB1F2B" w:rsidRDefault="00EB1F2B" w:rsidP="00EB1F2B">
      <w:pPr>
        <w:pStyle w:val="Titre1"/>
      </w:pPr>
      <w:r>
        <w:t>Je m’exerce</w:t>
      </w:r>
    </w:p>
    <w:p w14:paraId="1A91E665" w14:textId="186FF5B3" w:rsidR="00EB1F2B" w:rsidRDefault="00EB1F2B" w:rsidP="00EB1F2B">
      <w:pPr>
        <w:pStyle w:val="Titre2"/>
      </w:pPr>
      <w:r w:rsidRPr="000D0A4C">
        <w:t>Exercice</w:t>
      </w:r>
      <w:r w:rsidR="00DB44EE">
        <w:t> </w:t>
      </w:r>
      <w:r>
        <w:t>3</w:t>
      </w:r>
    </w:p>
    <w:p w14:paraId="6A40783F" w14:textId="7F018318" w:rsidR="00EB1F2B" w:rsidRPr="000D0A4C" w:rsidRDefault="00EB1F2B" w:rsidP="00EB1F2B">
      <w:pPr>
        <w:rPr>
          <w:i/>
          <w:u w:val="single"/>
        </w:rPr>
      </w:pPr>
      <w:r w:rsidRPr="000D0A4C">
        <w:t>Louise achète 6 objets identiques pour 9</w:t>
      </w:r>
      <w:r w:rsidR="00DB44EE">
        <w:t> </w:t>
      </w:r>
      <w:r w:rsidRPr="000D0A4C">
        <w:t>€</w:t>
      </w:r>
      <w:r w:rsidRPr="000D0A4C">
        <w:rPr>
          <w:i/>
        </w:rPr>
        <w:t>.</w:t>
      </w:r>
    </w:p>
    <w:p w14:paraId="4651F4A2" w14:textId="77777777" w:rsidR="00EB1F2B" w:rsidRPr="00EB1F2B" w:rsidRDefault="00EB1F2B" w:rsidP="00EB1F2B">
      <w:pPr>
        <w:pStyle w:val="Paragraphedeliste"/>
        <w:numPr>
          <w:ilvl w:val="0"/>
          <w:numId w:val="22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EB1F2B">
        <w:rPr>
          <w:szCs w:val="26"/>
        </w:rPr>
        <w:t>Avec les cubes mis à votre disposition, traduire cette situation.</w:t>
      </w:r>
    </w:p>
    <w:p w14:paraId="3F05BEC8" w14:textId="77777777" w:rsidR="00EB1F2B" w:rsidRPr="00EB1F2B" w:rsidRDefault="00EB1F2B" w:rsidP="00EB1F2B">
      <w:pPr>
        <w:pStyle w:val="Paragraphedeliste"/>
        <w:numPr>
          <w:ilvl w:val="0"/>
          <w:numId w:val="22"/>
        </w:numPr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En manipulant les cubes, traduire la situation si maintenant :</w:t>
      </w:r>
      <w:r w:rsidRPr="00EB1F2B">
        <w:rPr>
          <w:noProof/>
          <w:sz w:val="18"/>
        </w:rPr>
        <w:t xml:space="preserve"> </w:t>
      </w:r>
    </w:p>
    <w:p w14:paraId="5A74D9B1" w14:textId="5DAE7CCE" w:rsidR="00EB1F2B" w:rsidRPr="00EB1F2B" w:rsidRDefault="00EB1F2B" w:rsidP="00EB1F2B">
      <w:pPr>
        <w:pStyle w:val="Paragraphedeliste"/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«</w:t>
      </w:r>
      <w:r w:rsidR="00DB44EE">
        <w:rPr>
          <w:szCs w:val="26"/>
        </w:rPr>
        <w:t> </w:t>
      </w:r>
      <w:r w:rsidRPr="00EB1F2B">
        <w:rPr>
          <w:szCs w:val="26"/>
        </w:rPr>
        <w:t>Louise achète 2 de ces objets.</w:t>
      </w:r>
      <w:r w:rsidR="00DB44EE">
        <w:rPr>
          <w:szCs w:val="26"/>
        </w:rPr>
        <w:t> </w:t>
      </w:r>
      <w:r w:rsidRPr="00EB1F2B">
        <w:rPr>
          <w:szCs w:val="26"/>
        </w:rPr>
        <w:t>»</w:t>
      </w:r>
    </w:p>
    <w:p w14:paraId="058FE9D8" w14:textId="77777777" w:rsidR="00EB1F2B" w:rsidRPr="00EB1F2B" w:rsidRDefault="00EB1F2B" w:rsidP="00EB1F2B">
      <w:pPr>
        <w:pStyle w:val="Paragraphedeliste"/>
        <w:numPr>
          <w:ilvl w:val="0"/>
          <w:numId w:val="22"/>
        </w:numPr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Retourner la carte pour vérifier votre manipulation.</w:t>
      </w:r>
    </w:p>
    <w:p w14:paraId="1E419D4A" w14:textId="77777777" w:rsidR="00EB1F2B" w:rsidRPr="000D0A4C" w:rsidRDefault="00EB1F2B" w:rsidP="00EB1F2B">
      <w:pPr>
        <w:pStyle w:val="Paragraphedeliste"/>
        <w:spacing w:before="100" w:after="100"/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563BD528" wp14:editId="57B58FFF">
            <wp:extent cx="2019600" cy="1843200"/>
            <wp:effectExtent l="0" t="0" r="0" b="5080"/>
            <wp:docPr id="697145932" name="Image 697145932">
              <a:extLst xmlns:a="http://schemas.openxmlformats.org/drawingml/2006/main">
                <a:ext uri="{FF2B5EF4-FFF2-40B4-BE49-F238E27FC236}">
                  <a16:creationId xmlns:a16="http://schemas.microsoft.com/office/drawing/2014/main" id="{7D597653-7B05-4358-A2B6-B9B207A6D3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943930" name="Image 507943930">
                      <a:extLst>
                        <a:ext uri="{FF2B5EF4-FFF2-40B4-BE49-F238E27FC236}">
                          <a16:creationId xmlns:a16="http://schemas.microsoft.com/office/drawing/2014/main" id="{7D597653-7B05-4358-A2B6-B9B207A6D3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600" cy="18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13E9DE" w14:textId="77777777" w:rsidR="00EB1F2B" w:rsidRDefault="00EB1F2B" w:rsidP="00EB1F2B">
      <w:pPr>
        <w:pStyle w:val="Titre1"/>
      </w:pPr>
      <w:r>
        <w:t>Je m’exerce</w:t>
      </w:r>
    </w:p>
    <w:p w14:paraId="04AB6764" w14:textId="78FA339A" w:rsidR="00EB1F2B" w:rsidRDefault="00EB1F2B" w:rsidP="00EB1F2B">
      <w:pPr>
        <w:pStyle w:val="Titre2"/>
      </w:pPr>
      <w:r w:rsidRPr="000D0A4C">
        <w:t>Exercice</w:t>
      </w:r>
      <w:r w:rsidR="00DB44EE">
        <w:t> </w:t>
      </w:r>
      <w:r>
        <w:t>4</w:t>
      </w:r>
    </w:p>
    <w:p w14:paraId="3EAA1B41" w14:textId="79F33F60" w:rsidR="00EB1F2B" w:rsidRPr="000D0A4C" w:rsidRDefault="00EB1F2B" w:rsidP="00EB1F2B">
      <w:pPr>
        <w:rPr>
          <w:i/>
          <w:u w:val="single"/>
        </w:rPr>
      </w:pPr>
      <w:r w:rsidRPr="000D0A4C">
        <w:t xml:space="preserve">Louise achète </w:t>
      </w:r>
      <w:r>
        <w:t>24</w:t>
      </w:r>
      <w:r w:rsidRPr="000D0A4C">
        <w:t xml:space="preserve"> objets identiques pour </w:t>
      </w:r>
      <w:r>
        <w:t>27</w:t>
      </w:r>
      <w:r w:rsidR="00DB44EE">
        <w:t> </w:t>
      </w:r>
      <w:r w:rsidRPr="000D0A4C">
        <w:t>€</w:t>
      </w:r>
      <w:r w:rsidRPr="000D0A4C">
        <w:rPr>
          <w:i/>
        </w:rPr>
        <w:t>.</w:t>
      </w:r>
    </w:p>
    <w:p w14:paraId="1EE461BC" w14:textId="77777777" w:rsidR="00EB1F2B" w:rsidRPr="00EB1F2B" w:rsidRDefault="00EB1F2B" w:rsidP="00EB1F2B">
      <w:pPr>
        <w:pStyle w:val="Paragraphedeliste"/>
        <w:numPr>
          <w:ilvl w:val="0"/>
          <w:numId w:val="27"/>
        </w:numPr>
        <w:spacing w:before="240" w:beforeAutospacing="0" w:after="240" w:afterAutospacing="0" w:line="276" w:lineRule="auto"/>
        <w:contextualSpacing w:val="0"/>
        <w:rPr>
          <w:szCs w:val="26"/>
        </w:rPr>
      </w:pPr>
      <w:r w:rsidRPr="00EB1F2B">
        <w:rPr>
          <w:szCs w:val="26"/>
        </w:rPr>
        <w:t>Avec les cubes mis à votre disposition, traduire cette situation.</w:t>
      </w:r>
    </w:p>
    <w:p w14:paraId="480492D7" w14:textId="77777777" w:rsidR="00EB1F2B" w:rsidRPr="00EB1F2B" w:rsidRDefault="00EB1F2B" w:rsidP="00EB1F2B">
      <w:pPr>
        <w:pStyle w:val="Paragraphedeliste"/>
        <w:numPr>
          <w:ilvl w:val="0"/>
          <w:numId w:val="27"/>
        </w:numPr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En manipulant les cubes, traduire la situation si maintenant :</w:t>
      </w:r>
      <w:r w:rsidRPr="00EB1F2B">
        <w:rPr>
          <w:noProof/>
          <w:sz w:val="18"/>
        </w:rPr>
        <w:t xml:space="preserve"> </w:t>
      </w:r>
    </w:p>
    <w:p w14:paraId="72821F17" w14:textId="5E725F7E" w:rsidR="00EB1F2B" w:rsidRPr="00EB1F2B" w:rsidRDefault="00EB1F2B" w:rsidP="00EB1F2B">
      <w:pPr>
        <w:pStyle w:val="Paragraphedeliste"/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«</w:t>
      </w:r>
      <w:r w:rsidR="00DB44EE">
        <w:rPr>
          <w:szCs w:val="26"/>
        </w:rPr>
        <w:t> </w:t>
      </w:r>
      <w:r w:rsidRPr="00EB1F2B">
        <w:rPr>
          <w:szCs w:val="26"/>
        </w:rPr>
        <w:t>Louise achète 8 objets de plus.</w:t>
      </w:r>
      <w:r w:rsidR="00DB44EE">
        <w:rPr>
          <w:szCs w:val="26"/>
        </w:rPr>
        <w:t> </w:t>
      </w:r>
      <w:r w:rsidRPr="00EB1F2B">
        <w:rPr>
          <w:szCs w:val="26"/>
        </w:rPr>
        <w:t>»</w:t>
      </w:r>
    </w:p>
    <w:p w14:paraId="77B98749" w14:textId="77777777" w:rsidR="00EB1F2B" w:rsidRPr="00EB1F2B" w:rsidRDefault="00EB1F2B" w:rsidP="00EB1F2B">
      <w:pPr>
        <w:pStyle w:val="Paragraphedeliste"/>
        <w:numPr>
          <w:ilvl w:val="0"/>
          <w:numId w:val="27"/>
        </w:numPr>
        <w:spacing w:before="240" w:beforeAutospacing="0" w:after="240" w:afterAutospacing="0"/>
        <w:contextualSpacing w:val="0"/>
        <w:rPr>
          <w:szCs w:val="26"/>
        </w:rPr>
      </w:pPr>
      <w:r w:rsidRPr="00EB1F2B">
        <w:rPr>
          <w:szCs w:val="26"/>
        </w:rPr>
        <w:t>Retourner la carte pour vérifier votre manipulation.</w:t>
      </w:r>
    </w:p>
    <w:p w14:paraId="336ED2EB" w14:textId="77777777" w:rsidR="00EB1F2B" w:rsidRPr="000D0A4C" w:rsidRDefault="00EB1F2B" w:rsidP="00EB1F2B">
      <w:pPr>
        <w:pStyle w:val="Paragraphedeliste"/>
        <w:spacing w:before="100" w:after="100"/>
        <w:jc w:val="center"/>
        <w:rPr>
          <w:sz w:val="26"/>
          <w:szCs w:val="26"/>
        </w:rPr>
      </w:pPr>
      <w:r>
        <w:rPr>
          <w:noProof/>
        </w:rPr>
        <w:drawing>
          <wp:inline distT="0" distB="0" distL="0" distR="0" wp14:anchorId="3D9E45DB" wp14:editId="6B620C8A">
            <wp:extent cx="2019600" cy="1843200"/>
            <wp:effectExtent l="0" t="0" r="0" b="5080"/>
            <wp:docPr id="2017845774" name="Image 2017845774">
              <a:extLst xmlns:a="http://schemas.openxmlformats.org/drawingml/2006/main">
                <a:ext uri="{FF2B5EF4-FFF2-40B4-BE49-F238E27FC236}">
                  <a16:creationId xmlns:a16="http://schemas.microsoft.com/office/drawing/2014/main" id="{7D597653-7B05-4358-A2B6-B9B207A6D35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943930" name="Image 507943930">
                      <a:extLst>
                        <a:ext uri="{FF2B5EF4-FFF2-40B4-BE49-F238E27FC236}">
                          <a16:creationId xmlns:a16="http://schemas.microsoft.com/office/drawing/2014/main" id="{7D597653-7B05-4358-A2B6-B9B207A6D35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19600" cy="18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031298" w14:textId="4E3BA5AE" w:rsidR="003F7C3C" w:rsidRPr="002B1C98" w:rsidRDefault="003F7C3C" w:rsidP="00EB1F2B">
      <w:pPr>
        <w:pStyle w:val="Titredudocument"/>
      </w:pPr>
      <w:r w:rsidRPr="002B1C98">
        <w:lastRenderedPageBreak/>
        <w:t>Fiche élève : «</w:t>
      </w:r>
      <w:r w:rsidR="00DB44EE">
        <w:t> </w:t>
      </w:r>
      <w:r w:rsidRPr="002B1C98">
        <w:t>Je comprends</w:t>
      </w:r>
      <w:r w:rsidR="00DB44EE">
        <w:t> </w:t>
      </w:r>
      <w:r w:rsidRPr="002B1C98">
        <w:t>» (C1</w:t>
      </w:r>
      <w:r w:rsidR="005203D6" w:rsidRPr="002B1C98">
        <w:t xml:space="preserve"> : </w:t>
      </w:r>
      <w:r w:rsidR="00EB1F2B">
        <w:t>v</w:t>
      </w:r>
      <w:r w:rsidR="005203D6" w:rsidRPr="002B1C98">
        <w:t>erso</w:t>
      </w:r>
      <w:r w:rsidRPr="002B1C98">
        <w:t>)</w:t>
      </w:r>
    </w:p>
    <w:p w14:paraId="0173C094" w14:textId="1688BD1B" w:rsidR="002B1C98" w:rsidRDefault="003F7C3C" w:rsidP="00EB1F2B">
      <w:pPr>
        <w:pStyle w:val="Encartgras"/>
        <w:rPr>
          <w:rFonts w:eastAsiaTheme="minorHAnsi"/>
        </w:rPr>
      </w:pPr>
      <w:r w:rsidRPr="002B1C98">
        <w:rPr>
          <w:bCs/>
        </w:rPr>
        <w:t>Domaine</w:t>
      </w:r>
      <w:r w:rsidR="00DB44EE">
        <w:rPr>
          <w:bCs/>
        </w:rPr>
        <w:t> </w:t>
      </w:r>
      <w:r w:rsidRPr="002B1C98">
        <w:rPr>
          <w:bCs/>
        </w:rPr>
        <w:t xml:space="preserve">: </w:t>
      </w:r>
      <w:r w:rsidRPr="002B1C98">
        <w:rPr>
          <w:rFonts w:eastAsiaTheme="minorHAnsi"/>
        </w:rPr>
        <w:t>Organisation et gestion de données, fonction</w:t>
      </w:r>
    </w:p>
    <w:p w14:paraId="4C0B480E" w14:textId="47FA9F0E" w:rsidR="00E0239A" w:rsidRDefault="003F7C3C" w:rsidP="00EB1F2B">
      <w:pPr>
        <w:pStyle w:val="Encartgras"/>
        <w:rPr>
          <w:rFonts w:eastAsiaTheme="minorHAnsi"/>
        </w:rPr>
      </w:pPr>
      <w:r w:rsidRPr="002B1C98">
        <w:t>Sous thème</w:t>
      </w:r>
      <w:r w:rsidR="002B1C98">
        <w:t> </w:t>
      </w:r>
      <w:r w:rsidRPr="002B1C98">
        <w:rPr>
          <w:rFonts w:eastAsiaTheme="minorHAnsi"/>
        </w:rPr>
        <w:t>Comprendre une situation problème en lien avec la proportionnalité (manipuler et</w:t>
      </w:r>
      <w:r w:rsidRPr="002B1C98">
        <w:t xml:space="preserve"> </w:t>
      </w:r>
      <w:r w:rsidRPr="002B1C98">
        <w:rPr>
          <w:rFonts w:eastAsiaTheme="minorHAnsi"/>
        </w:rPr>
        <w:t>verbaliser)</w:t>
      </w:r>
    </w:p>
    <w:p w14:paraId="7C601CED" w14:textId="118FA5F4" w:rsidR="00EB1F2B" w:rsidRDefault="00EB1F2B" w:rsidP="00EB1F2B">
      <w:pPr>
        <w:pStyle w:val="Titre1"/>
      </w:pPr>
      <w:r>
        <w:t xml:space="preserve">Correction - </w:t>
      </w:r>
      <w:r w:rsidRPr="000D0A4C">
        <w:t>Exercice</w:t>
      </w:r>
      <w:r w:rsidR="00DB44EE">
        <w:t> </w:t>
      </w:r>
      <w:r>
        <w:t xml:space="preserve">3 : </w:t>
      </w:r>
    </w:p>
    <w:p w14:paraId="6EC0E2A1" w14:textId="58DE59E9" w:rsidR="00EB1F2B" w:rsidRPr="000D0A4C" w:rsidRDefault="00EB1F2B" w:rsidP="00EB1F2B">
      <w:r w:rsidRPr="000D0A4C">
        <w:t>On peut considérer que 1 cube vert correspond à un objet, et que 1 cube rouge correspond à 1</w:t>
      </w:r>
      <w:r w:rsidR="00DB44EE">
        <w:t> </w:t>
      </w:r>
      <w:r w:rsidRPr="000D0A4C">
        <w:t>€. On peut alors représenter la situation ainsi :</w:t>
      </w:r>
    </w:p>
    <w:p w14:paraId="78C3288E" w14:textId="77777777" w:rsidR="00EB1F2B" w:rsidRPr="000D0A4C" w:rsidRDefault="00EB1F2B" w:rsidP="00EB1F2B">
      <w:pPr>
        <w:rPr>
          <w:b/>
          <w:bCs/>
        </w:rPr>
      </w:pPr>
      <w:r w:rsidRPr="000D0A4C">
        <w:rPr>
          <w:b/>
          <w:bCs/>
          <w:noProof/>
        </w:rPr>
        <w:drawing>
          <wp:inline distT="0" distB="0" distL="0" distR="0" wp14:anchorId="387E72DF" wp14:editId="660998F8">
            <wp:extent cx="4008120" cy="1197534"/>
            <wp:effectExtent l="0" t="0" r="0" b="3175"/>
            <wp:docPr id="176692247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922470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034446" cy="1205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F41540" w14:textId="77777777" w:rsidR="00EB1F2B" w:rsidRPr="000D0A4C" w:rsidRDefault="00EB1F2B" w:rsidP="00EB1F2B">
      <w:r w:rsidRPr="000D0A4C">
        <w:t>Selon cette règle, si Louise achète 2 objets identiques, on peut représenter la situation en partageant en 3 parts égales le bloc ci-dessus pour faire apparaître 2 objets (</w:t>
      </w:r>
      <m:oMath>
        <m:r>
          <w:rPr>
            <w:rFonts w:ascii="Cambria Math" w:hAnsi="Cambria Math"/>
          </w:rPr>
          <m:t>6÷3=2</m:t>
        </m:r>
      </m:oMath>
      <w:r w:rsidRPr="000D0A4C">
        <w:rPr>
          <w:rFonts w:eastAsiaTheme="minorEastAsia"/>
        </w:rPr>
        <w:t>) :</w:t>
      </w:r>
    </w:p>
    <w:p w14:paraId="33E021D3" w14:textId="5629503F" w:rsidR="00EB1F2B" w:rsidRDefault="00EB1F2B" w:rsidP="00EB1F2B">
      <w:pPr>
        <w:pStyle w:val="Paragraphedeliste"/>
        <w:jc w:val="center"/>
        <w:rPr>
          <w:sz w:val="26"/>
          <w:szCs w:val="26"/>
        </w:rPr>
      </w:pPr>
      <w:r w:rsidRPr="000D0A4C">
        <w:rPr>
          <w:noProof/>
          <w:sz w:val="26"/>
          <w:szCs w:val="26"/>
        </w:rPr>
        <w:drawing>
          <wp:inline distT="0" distB="0" distL="0" distR="0" wp14:anchorId="193E58A2" wp14:editId="07DAFFF8">
            <wp:extent cx="4130040" cy="1086770"/>
            <wp:effectExtent l="0" t="0" r="3810" b="0"/>
            <wp:docPr id="704152626" name="Image 704152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8025849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169627" cy="1097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C34AA" w14:textId="3F495ED2" w:rsidR="00EB1F2B" w:rsidRDefault="00EB1F2B" w:rsidP="00EB1F2B">
      <w:pPr>
        <w:pStyle w:val="Titre1"/>
      </w:pPr>
      <w:r>
        <w:t xml:space="preserve">Correction - </w:t>
      </w:r>
      <w:r w:rsidRPr="000D0A4C">
        <w:t>Exercice</w:t>
      </w:r>
      <w:r w:rsidR="00DB44EE">
        <w:t> </w:t>
      </w:r>
      <w:r>
        <w:t>4</w:t>
      </w:r>
    </w:p>
    <w:p w14:paraId="4DE988CC" w14:textId="34671F58" w:rsidR="00EB1F2B" w:rsidRDefault="00EB1F2B" w:rsidP="00EB1F2B">
      <w:r w:rsidRPr="002B1C98">
        <w:rPr>
          <w:noProof/>
        </w:rPr>
        <w:drawing>
          <wp:anchor distT="0" distB="0" distL="114300" distR="114300" simplePos="0" relativeHeight="251755520" behindDoc="0" locked="0" layoutInCell="1" allowOverlap="1" wp14:anchorId="553B052E" wp14:editId="637BAAA1">
            <wp:simplePos x="0" y="0"/>
            <wp:positionH relativeFrom="margin">
              <wp:posOffset>5934075</wp:posOffset>
            </wp:positionH>
            <wp:positionV relativeFrom="margin">
              <wp:posOffset>5699125</wp:posOffset>
            </wp:positionV>
            <wp:extent cx="603250" cy="1684020"/>
            <wp:effectExtent l="0" t="0" r="6350" b="0"/>
            <wp:wrapSquare wrapText="bothSides"/>
            <wp:docPr id="881110263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250" cy="168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On manque de cube pour faire comme dans l’exercice précédent.</w:t>
      </w:r>
      <w:r w:rsidRPr="001C7432">
        <w:rPr>
          <w:noProof/>
        </w:rPr>
        <w:t xml:space="preserve"> </w:t>
      </w:r>
    </w:p>
    <w:p w14:paraId="1331E1D0" w14:textId="5DA86255" w:rsidR="00EB1F2B" w:rsidRPr="000D0A4C" w:rsidRDefault="00EB1F2B" w:rsidP="00EB1F2B">
      <w:pPr>
        <w:rPr>
          <w:rFonts w:eastAsiaTheme="minorEastAsia"/>
        </w:rPr>
      </w:pPr>
      <w:r w:rsidRPr="000D0A4C">
        <w:t xml:space="preserve">On remarque que : </w:t>
      </w:r>
      <m:oMath>
        <m:r>
          <w:rPr>
            <w:rFonts w:ascii="Cambria Math" w:hAnsi="Cambria Math"/>
          </w:rPr>
          <m:t xml:space="preserve">24=3×8 </m:t>
        </m:r>
        <m:r>
          <m:rPr>
            <m:sty m:val="p"/>
          </m:rPr>
          <w:rPr>
            <w:rFonts w:ascii="Cambria Math" w:hAnsi="Cambria Math"/>
          </w:rPr>
          <m:t>et</m:t>
        </m:r>
        <m:r>
          <w:rPr>
            <w:rFonts w:ascii="Cambria Math" w:hAnsi="Cambria Math"/>
          </w:rPr>
          <m:t xml:space="preserve"> 27=3×9</m:t>
        </m:r>
      </m:oMath>
      <w:r w:rsidRPr="000D0A4C">
        <w:rPr>
          <w:rFonts w:eastAsiaTheme="minorEastAsia"/>
        </w:rPr>
        <w:t>.</w:t>
      </w:r>
    </w:p>
    <w:p w14:paraId="50A2AF33" w14:textId="6ACE79B4" w:rsidR="00EB1F2B" w:rsidRDefault="00EB1F2B" w:rsidP="00EB1F2B">
      <w:pPr>
        <w:spacing w:before="240" w:beforeAutospacing="0" w:after="240" w:afterAutospacing="0"/>
      </w:pPr>
      <w:r>
        <w:t>On peut considérer</w:t>
      </w:r>
      <w:r w:rsidRPr="000D0A4C">
        <w:t xml:space="preserve"> que 1 cube vert correspond à </w:t>
      </w:r>
      <w:r>
        <w:t>8</w:t>
      </w:r>
      <w:r w:rsidRPr="000D0A4C">
        <w:t xml:space="preserve"> objets et 1 cube rouge </w:t>
      </w:r>
      <w:r>
        <w:t>correspond</w:t>
      </w:r>
      <w:r w:rsidRPr="000D0A4C">
        <w:t xml:space="preserve"> à </w:t>
      </w:r>
      <w:r>
        <w:t>9</w:t>
      </w:r>
      <w:r w:rsidR="00DB44EE">
        <w:t> </w:t>
      </w:r>
      <w:r w:rsidRPr="000D0A4C">
        <w:t>€</w:t>
      </w:r>
      <w:r>
        <w:t xml:space="preserve">. </w:t>
      </w:r>
    </w:p>
    <w:p w14:paraId="439DE371" w14:textId="024FF626" w:rsidR="00EB1F2B" w:rsidRPr="000D0A4C" w:rsidRDefault="00EB1F2B" w:rsidP="00EB1F2B">
      <w:pPr>
        <w:spacing w:before="240" w:beforeAutospacing="0" w:after="240" w:afterAutospacing="0"/>
      </w:pPr>
      <w:r>
        <w:t>O</w:t>
      </w:r>
      <w:r w:rsidRPr="000D0A4C">
        <w:t xml:space="preserve">n peut représenter la situation </w:t>
      </w:r>
      <w:r>
        <w:t>comme ci-contre</w:t>
      </w:r>
      <w:r w:rsidRPr="000D0A4C">
        <w:t> :</w:t>
      </w:r>
    </w:p>
    <w:p w14:paraId="626A8017" w14:textId="37DCA1EE" w:rsidR="00EB1F2B" w:rsidRPr="000D0A4C" w:rsidRDefault="00EB1F2B" w:rsidP="00EB1F2B">
      <w:pPr>
        <w:spacing w:before="100" w:after="100"/>
      </w:pPr>
      <w:r w:rsidRPr="000D0A4C">
        <w:t>Ici encore, c’est l’égalité du nombre de cubes verts et de cubes rouges qui indique la correspondance dans l’énoncé entre le nombre d’objets et le prix.</w:t>
      </w:r>
    </w:p>
    <w:p w14:paraId="2AC0CE72" w14:textId="788D0059" w:rsidR="00EB1F2B" w:rsidRDefault="00EB1F2B" w:rsidP="00EB1F2B">
      <w:r w:rsidRPr="000D0A4C">
        <w:t xml:space="preserve">Selon cette règle, si Louise achète </w:t>
      </w:r>
      <w:r>
        <w:t>32</w:t>
      </w:r>
      <w:r w:rsidRPr="000D0A4C">
        <w:t xml:space="preserve"> objets identiques, on peut représenter la situation en prenant 4 cubes verts pour avoir les </w:t>
      </w:r>
      <w:r>
        <w:t>32</w:t>
      </w:r>
      <w:r w:rsidRPr="000D0A4C">
        <w:t xml:space="preserve"> objets (</w:t>
      </w:r>
      <m:oMath>
        <m:r>
          <w:rPr>
            <w:rFonts w:ascii="Cambria Math" w:hAnsi="Cambria Math"/>
          </w:rPr>
          <m:t>4×8=32</m:t>
        </m:r>
      </m:oMath>
      <w:r w:rsidRPr="000D0A4C">
        <w:t>)</w:t>
      </w:r>
      <w:r w:rsidR="00DB44EE">
        <w:t> </w:t>
      </w:r>
      <w:r w:rsidRPr="000D0A4C">
        <w:t>; et donc 4 cubes rouges également (pour maintenir la correspondance entre les deux grandeurs).</w:t>
      </w:r>
    </w:p>
    <w:p w14:paraId="41BCA7F5" w14:textId="77777777" w:rsidR="00EB1F2B" w:rsidRPr="000D0A4C" w:rsidRDefault="00EB1F2B" w:rsidP="00EB1F2B">
      <w:pPr>
        <w:jc w:val="center"/>
        <w:rPr>
          <w:sz w:val="26"/>
          <w:szCs w:val="26"/>
        </w:rPr>
      </w:pPr>
      <w:r w:rsidRPr="003F3FEB">
        <w:rPr>
          <w:noProof/>
          <w:sz w:val="26"/>
          <w:szCs w:val="26"/>
        </w:rPr>
        <w:drawing>
          <wp:inline distT="0" distB="0" distL="0" distR="0" wp14:anchorId="7D8432D9" wp14:editId="539FAEA9">
            <wp:extent cx="2326404" cy="1767533"/>
            <wp:effectExtent l="0" t="0" r="0" b="4445"/>
            <wp:docPr id="208829242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8210" cy="1776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8C5103" w14:textId="28C91AD8" w:rsidR="005009E8" w:rsidRPr="002B1C98" w:rsidRDefault="00EB1F2B" w:rsidP="00EB1F2B">
      <w:pPr>
        <w:pStyle w:val="Titre1"/>
      </w:pPr>
      <w:r>
        <w:lastRenderedPageBreak/>
        <w:t>Je m’autoévalue</w:t>
      </w:r>
    </w:p>
    <w:p w14:paraId="280CA3AD" w14:textId="193D5959" w:rsidR="005009E8" w:rsidRPr="002B1C98" w:rsidRDefault="005009E8" w:rsidP="00EB1F2B">
      <w:pPr>
        <w:pStyle w:val="Paragraphedeliste"/>
        <w:numPr>
          <w:ilvl w:val="0"/>
          <w:numId w:val="39"/>
        </w:numPr>
      </w:pPr>
      <w:r w:rsidRPr="002B1C98">
        <w:t>Si j’ai tout compris</w:t>
      </w:r>
      <w:r w:rsidR="00D8094E" w:rsidRPr="002B1C98">
        <w:t>,</w:t>
      </w:r>
      <w:r w:rsidRPr="002B1C98">
        <w:t xml:space="preserve"> je passe à la </w:t>
      </w:r>
      <w:bookmarkStart w:id="0" w:name="_GoBack"/>
      <w:r w:rsidRPr="002B1C98">
        <w:t>fiche</w:t>
      </w:r>
      <w:bookmarkEnd w:id="0"/>
      <w:r w:rsidR="00DB44EE">
        <w:t> </w:t>
      </w:r>
      <w:r w:rsidRPr="002B1C98">
        <w:t>E1</w:t>
      </w:r>
      <w:r w:rsidR="00E95C9C" w:rsidRPr="002B1C98">
        <w:t>.</w:t>
      </w:r>
    </w:p>
    <w:p w14:paraId="23F36B32" w14:textId="56130322" w:rsidR="006F278A" w:rsidRPr="002B1C98" w:rsidRDefault="005009E8" w:rsidP="00EB1F2B">
      <w:pPr>
        <w:pStyle w:val="Paragraphedeliste"/>
        <w:numPr>
          <w:ilvl w:val="0"/>
          <w:numId w:val="39"/>
        </w:numPr>
      </w:pPr>
      <w:r w:rsidRPr="002B1C98">
        <w:t>Si je n’ai pas tout compris, je demande des explications à un camarade ou à mon enseignant</w:t>
      </w:r>
      <w:r w:rsidR="008E7EF4" w:rsidRPr="002B1C98">
        <w:t xml:space="preserve"> avant de passer à la fiche</w:t>
      </w:r>
      <w:r w:rsidR="00DB44EE">
        <w:t> </w:t>
      </w:r>
      <w:r w:rsidR="008E7EF4" w:rsidRPr="002B1C98">
        <w:t>E1</w:t>
      </w:r>
      <w:r w:rsidRPr="002B1C98">
        <w:t>.</w:t>
      </w:r>
    </w:p>
    <w:sectPr w:rsidR="006F278A" w:rsidRPr="002B1C98" w:rsidSect="00AD1E0E">
      <w:type w:val="continuous"/>
      <w:pgSz w:w="11906" w:h="16838"/>
      <w:pgMar w:top="567" w:right="680" w:bottom="567" w:left="6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7ABBFB5" w14:textId="77777777" w:rsidR="00877402" w:rsidRDefault="00877402" w:rsidP="0089798A">
      <w:pPr>
        <w:spacing w:after="0"/>
      </w:pPr>
      <w:r>
        <w:separator/>
      </w:r>
    </w:p>
  </w:endnote>
  <w:endnote w:type="continuationSeparator" w:id="0">
    <w:p w14:paraId="4425CDD5" w14:textId="77777777" w:rsidR="00877402" w:rsidRDefault="00877402" w:rsidP="0089798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5444EC8" w14:textId="77777777" w:rsidR="00877402" w:rsidRDefault="00877402" w:rsidP="0089798A">
      <w:pPr>
        <w:spacing w:after="0"/>
      </w:pPr>
      <w:r>
        <w:separator/>
      </w:r>
    </w:p>
  </w:footnote>
  <w:footnote w:type="continuationSeparator" w:id="0">
    <w:p w14:paraId="472860C6" w14:textId="77777777" w:rsidR="00877402" w:rsidRDefault="00877402" w:rsidP="0089798A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A4D87"/>
    <w:multiLevelType w:val="hybridMultilevel"/>
    <w:tmpl w:val="57B8AFCE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182123D"/>
    <w:multiLevelType w:val="hybridMultilevel"/>
    <w:tmpl w:val="7366A4C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CA2869"/>
    <w:multiLevelType w:val="hybridMultilevel"/>
    <w:tmpl w:val="4BD82A7E"/>
    <w:lvl w:ilvl="0" w:tplc="EE84F832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0B323B38"/>
    <w:multiLevelType w:val="hybridMultilevel"/>
    <w:tmpl w:val="446EA7CC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2736C8D"/>
    <w:multiLevelType w:val="hybridMultilevel"/>
    <w:tmpl w:val="91981AE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4AC43DE"/>
    <w:multiLevelType w:val="hybridMultilevel"/>
    <w:tmpl w:val="670A6F9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42063F"/>
    <w:multiLevelType w:val="hybridMultilevel"/>
    <w:tmpl w:val="BD363A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69606DA"/>
    <w:multiLevelType w:val="hybridMultilevel"/>
    <w:tmpl w:val="15F2337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70100E6"/>
    <w:multiLevelType w:val="hybridMultilevel"/>
    <w:tmpl w:val="790E9BF4"/>
    <w:lvl w:ilvl="0" w:tplc="040C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7EF3735"/>
    <w:multiLevelType w:val="hybridMultilevel"/>
    <w:tmpl w:val="B384408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83F3644"/>
    <w:multiLevelType w:val="hybridMultilevel"/>
    <w:tmpl w:val="79FE7226"/>
    <w:lvl w:ilvl="0" w:tplc="E95022C6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8F57B95"/>
    <w:multiLevelType w:val="hybridMultilevel"/>
    <w:tmpl w:val="B96883D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ADD178A"/>
    <w:multiLevelType w:val="hybridMultilevel"/>
    <w:tmpl w:val="A030007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F871B45"/>
    <w:multiLevelType w:val="hybridMultilevel"/>
    <w:tmpl w:val="70C26382"/>
    <w:lvl w:ilvl="0" w:tplc="05DE820C">
      <w:start w:val="1"/>
      <w:numFmt w:val="lowerLetter"/>
      <w:lvlText w:val="%1."/>
      <w:lvlJc w:val="left"/>
      <w:pPr>
        <w:ind w:left="180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2520" w:hanging="360"/>
      </w:pPr>
    </w:lvl>
    <w:lvl w:ilvl="2" w:tplc="040C001B" w:tentative="1">
      <w:start w:val="1"/>
      <w:numFmt w:val="lowerRoman"/>
      <w:lvlText w:val="%3."/>
      <w:lvlJc w:val="right"/>
      <w:pPr>
        <w:ind w:left="3240" w:hanging="180"/>
      </w:pPr>
    </w:lvl>
    <w:lvl w:ilvl="3" w:tplc="040C000F" w:tentative="1">
      <w:start w:val="1"/>
      <w:numFmt w:val="decimal"/>
      <w:lvlText w:val="%4."/>
      <w:lvlJc w:val="left"/>
      <w:pPr>
        <w:ind w:left="3960" w:hanging="360"/>
      </w:pPr>
    </w:lvl>
    <w:lvl w:ilvl="4" w:tplc="040C0019" w:tentative="1">
      <w:start w:val="1"/>
      <w:numFmt w:val="lowerLetter"/>
      <w:lvlText w:val="%5."/>
      <w:lvlJc w:val="left"/>
      <w:pPr>
        <w:ind w:left="4680" w:hanging="360"/>
      </w:pPr>
    </w:lvl>
    <w:lvl w:ilvl="5" w:tplc="040C001B" w:tentative="1">
      <w:start w:val="1"/>
      <w:numFmt w:val="lowerRoman"/>
      <w:lvlText w:val="%6."/>
      <w:lvlJc w:val="right"/>
      <w:pPr>
        <w:ind w:left="5400" w:hanging="180"/>
      </w:pPr>
    </w:lvl>
    <w:lvl w:ilvl="6" w:tplc="040C000F" w:tentative="1">
      <w:start w:val="1"/>
      <w:numFmt w:val="decimal"/>
      <w:lvlText w:val="%7."/>
      <w:lvlJc w:val="left"/>
      <w:pPr>
        <w:ind w:left="6120" w:hanging="360"/>
      </w:pPr>
    </w:lvl>
    <w:lvl w:ilvl="7" w:tplc="040C0019" w:tentative="1">
      <w:start w:val="1"/>
      <w:numFmt w:val="lowerLetter"/>
      <w:lvlText w:val="%8."/>
      <w:lvlJc w:val="left"/>
      <w:pPr>
        <w:ind w:left="6840" w:hanging="360"/>
      </w:pPr>
    </w:lvl>
    <w:lvl w:ilvl="8" w:tplc="040C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4" w15:restartNumberingAfterBreak="0">
    <w:nsid w:val="354678B5"/>
    <w:multiLevelType w:val="hybridMultilevel"/>
    <w:tmpl w:val="EF00677C"/>
    <w:lvl w:ilvl="0" w:tplc="577A606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0DF7E1B"/>
    <w:multiLevelType w:val="hybridMultilevel"/>
    <w:tmpl w:val="633A27C8"/>
    <w:lvl w:ilvl="0" w:tplc="040C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2A3766"/>
    <w:multiLevelType w:val="hybridMultilevel"/>
    <w:tmpl w:val="DD7C94F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41412837"/>
    <w:multiLevelType w:val="hybridMultilevel"/>
    <w:tmpl w:val="0D548A8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2974F50"/>
    <w:multiLevelType w:val="hybridMultilevel"/>
    <w:tmpl w:val="7E54C7BE"/>
    <w:lvl w:ilvl="0" w:tplc="1BFE1EA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3332BA6"/>
    <w:multiLevelType w:val="hybridMultilevel"/>
    <w:tmpl w:val="BD363AB8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48FE6F09"/>
    <w:multiLevelType w:val="hybridMultilevel"/>
    <w:tmpl w:val="90D4BC2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91E41A5"/>
    <w:multiLevelType w:val="hybridMultilevel"/>
    <w:tmpl w:val="38A6BAE4"/>
    <w:lvl w:ilvl="0" w:tplc="49269B3E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A4B6ACD"/>
    <w:multiLevelType w:val="hybridMultilevel"/>
    <w:tmpl w:val="A8C62078"/>
    <w:lvl w:ilvl="0" w:tplc="67CC6FC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 w15:restartNumberingAfterBreak="0">
    <w:nsid w:val="4C517880"/>
    <w:multiLevelType w:val="hybridMultilevel"/>
    <w:tmpl w:val="CCFC840C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E31968"/>
    <w:multiLevelType w:val="hybridMultilevel"/>
    <w:tmpl w:val="CB8411F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F791141"/>
    <w:multiLevelType w:val="hybridMultilevel"/>
    <w:tmpl w:val="019626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2F715CF"/>
    <w:multiLevelType w:val="hybridMultilevel"/>
    <w:tmpl w:val="BB06781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CEF7D17"/>
    <w:multiLevelType w:val="hybridMultilevel"/>
    <w:tmpl w:val="BABE8F2A"/>
    <w:lvl w:ilvl="0" w:tplc="F1B0731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HAns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D2E00DD"/>
    <w:multiLevelType w:val="hybridMultilevel"/>
    <w:tmpl w:val="35D6994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DD505CA"/>
    <w:multiLevelType w:val="hybridMultilevel"/>
    <w:tmpl w:val="D11E2488"/>
    <w:lvl w:ilvl="0" w:tplc="E536E932">
      <w:start w:val="3"/>
      <w:numFmt w:val="bullet"/>
      <w:lvlText w:val=""/>
      <w:lvlJc w:val="left"/>
      <w:pPr>
        <w:ind w:left="108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0" w15:restartNumberingAfterBreak="0">
    <w:nsid w:val="60C82B2D"/>
    <w:multiLevelType w:val="hybridMultilevel"/>
    <w:tmpl w:val="1B72441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620768B4"/>
    <w:multiLevelType w:val="hybridMultilevel"/>
    <w:tmpl w:val="D742BAA0"/>
    <w:lvl w:ilvl="0" w:tplc="0BE2256A">
      <w:start w:val="2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26172D1"/>
    <w:multiLevelType w:val="hybridMultilevel"/>
    <w:tmpl w:val="A8E28CAC"/>
    <w:lvl w:ilvl="0" w:tplc="5E6E024E">
      <w:start w:val="1"/>
      <w:numFmt w:val="decimal"/>
      <w:lvlText w:val="%1."/>
      <w:lvlJc w:val="left"/>
      <w:pPr>
        <w:ind w:left="720" w:hanging="360"/>
      </w:pPr>
      <w:rPr>
        <w:rFonts w:hint="default"/>
        <w:b/>
        <w:i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46E1818"/>
    <w:multiLevelType w:val="hybridMultilevel"/>
    <w:tmpl w:val="A658EE54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8C7FF8"/>
    <w:multiLevelType w:val="hybridMultilevel"/>
    <w:tmpl w:val="9EE66014"/>
    <w:lvl w:ilvl="0" w:tplc="6978A68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5" w15:restartNumberingAfterBreak="0">
    <w:nsid w:val="75394EAA"/>
    <w:multiLevelType w:val="hybridMultilevel"/>
    <w:tmpl w:val="25E8A7E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5CA27E4"/>
    <w:multiLevelType w:val="hybridMultilevel"/>
    <w:tmpl w:val="23722796"/>
    <w:lvl w:ilvl="0" w:tplc="F0F455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BA0083C"/>
    <w:multiLevelType w:val="hybridMultilevel"/>
    <w:tmpl w:val="35D6994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F094E40"/>
    <w:multiLevelType w:val="hybridMultilevel"/>
    <w:tmpl w:val="236A229A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9"/>
  </w:num>
  <w:num w:numId="3">
    <w:abstractNumId w:val="18"/>
  </w:num>
  <w:num w:numId="4">
    <w:abstractNumId w:val="28"/>
  </w:num>
  <w:num w:numId="5">
    <w:abstractNumId w:val="37"/>
  </w:num>
  <w:num w:numId="6">
    <w:abstractNumId w:val="8"/>
  </w:num>
  <w:num w:numId="7">
    <w:abstractNumId w:val="2"/>
  </w:num>
  <w:num w:numId="8">
    <w:abstractNumId w:val="10"/>
  </w:num>
  <w:num w:numId="9">
    <w:abstractNumId w:val="27"/>
  </w:num>
  <w:num w:numId="10">
    <w:abstractNumId w:val="31"/>
  </w:num>
  <w:num w:numId="11">
    <w:abstractNumId w:val="21"/>
  </w:num>
  <w:num w:numId="12">
    <w:abstractNumId w:val="3"/>
  </w:num>
  <w:num w:numId="13">
    <w:abstractNumId w:val="4"/>
  </w:num>
  <w:num w:numId="14">
    <w:abstractNumId w:val="34"/>
  </w:num>
  <w:num w:numId="15">
    <w:abstractNumId w:val="32"/>
  </w:num>
  <w:num w:numId="16">
    <w:abstractNumId w:val="5"/>
  </w:num>
  <w:num w:numId="17">
    <w:abstractNumId w:val="9"/>
  </w:num>
  <w:num w:numId="18">
    <w:abstractNumId w:val="22"/>
  </w:num>
  <w:num w:numId="19">
    <w:abstractNumId w:val="6"/>
  </w:num>
  <w:num w:numId="20">
    <w:abstractNumId w:val="19"/>
  </w:num>
  <w:num w:numId="21">
    <w:abstractNumId w:val="13"/>
  </w:num>
  <w:num w:numId="22">
    <w:abstractNumId w:val="33"/>
  </w:num>
  <w:num w:numId="23">
    <w:abstractNumId w:val="16"/>
  </w:num>
  <w:num w:numId="24">
    <w:abstractNumId w:val="1"/>
  </w:num>
  <w:num w:numId="25">
    <w:abstractNumId w:val="15"/>
  </w:num>
  <w:num w:numId="26">
    <w:abstractNumId w:val="20"/>
  </w:num>
  <w:num w:numId="27">
    <w:abstractNumId w:val="30"/>
  </w:num>
  <w:num w:numId="28">
    <w:abstractNumId w:val="7"/>
  </w:num>
  <w:num w:numId="29">
    <w:abstractNumId w:val="11"/>
  </w:num>
  <w:num w:numId="30">
    <w:abstractNumId w:val="24"/>
  </w:num>
  <w:num w:numId="31">
    <w:abstractNumId w:val="12"/>
  </w:num>
  <w:num w:numId="32">
    <w:abstractNumId w:val="35"/>
  </w:num>
  <w:num w:numId="33">
    <w:abstractNumId w:val="17"/>
  </w:num>
  <w:num w:numId="34">
    <w:abstractNumId w:val="23"/>
  </w:num>
  <w:num w:numId="35">
    <w:abstractNumId w:val="38"/>
  </w:num>
  <w:num w:numId="36">
    <w:abstractNumId w:val="25"/>
  </w:num>
  <w:num w:numId="37">
    <w:abstractNumId w:val="14"/>
  </w:num>
  <w:num w:numId="38">
    <w:abstractNumId w:val="36"/>
  </w:num>
  <w:num w:numId="39">
    <w:abstractNumId w:val="2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linkStyle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283A"/>
    <w:rsid w:val="00045960"/>
    <w:rsid w:val="00067112"/>
    <w:rsid w:val="000A24C4"/>
    <w:rsid w:val="000D0A4C"/>
    <w:rsid w:val="00104B33"/>
    <w:rsid w:val="00116730"/>
    <w:rsid w:val="001248D1"/>
    <w:rsid w:val="001363B2"/>
    <w:rsid w:val="001744B2"/>
    <w:rsid w:val="00181B3E"/>
    <w:rsid w:val="001A67E2"/>
    <w:rsid w:val="001B6A69"/>
    <w:rsid w:val="001C7432"/>
    <w:rsid w:val="001D5970"/>
    <w:rsid w:val="002013A2"/>
    <w:rsid w:val="002121C5"/>
    <w:rsid w:val="00225484"/>
    <w:rsid w:val="00236278"/>
    <w:rsid w:val="0025035E"/>
    <w:rsid w:val="0025199B"/>
    <w:rsid w:val="00266B25"/>
    <w:rsid w:val="002B1C98"/>
    <w:rsid w:val="002B6533"/>
    <w:rsid w:val="002B6BC9"/>
    <w:rsid w:val="002C7CF9"/>
    <w:rsid w:val="002D4E11"/>
    <w:rsid w:val="002E283A"/>
    <w:rsid w:val="00335A58"/>
    <w:rsid w:val="0039215F"/>
    <w:rsid w:val="00395991"/>
    <w:rsid w:val="00397FEF"/>
    <w:rsid w:val="003C0FFA"/>
    <w:rsid w:val="003C25CE"/>
    <w:rsid w:val="003F3FEB"/>
    <w:rsid w:val="003F5ABD"/>
    <w:rsid w:val="003F7C3C"/>
    <w:rsid w:val="00423845"/>
    <w:rsid w:val="00440A5D"/>
    <w:rsid w:val="00451E3D"/>
    <w:rsid w:val="00454703"/>
    <w:rsid w:val="00455BB4"/>
    <w:rsid w:val="004A542D"/>
    <w:rsid w:val="005009E8"/>
    <w:rsid w:val="005203D6"/>
    <w:rsid w:val="0052040E"/>
    <w:rsid w:val="00574CC1"/>
    <w:rsid w:val="005768B9"/>
    <w:rsid w:val="0060339B"/>
    <w:rsid w:val="00607C0F"/>
    <w:rsid w:val="00613503"/>
    <w:rsid w:val="0063101C"/>
    <w:rsid w:val="00664798"/>
    <w:rsid w:val="0067357D"/>
    <w:rsid w:val="006A4F45"/>
    <w:rsid w:val="006B239B"/>
    <w:rsid w:val="006C6566"/>
    <w:rsid w:val="006D4752"/>
    <w:rsid w:val="006D70A1"/>
    <w:rsid w:val="006F278A"/>
    <w:rsid w:val="007041C1"/>
    <w:rsid w:val="007246D9"/>
    <w:rsid w:val="0073597D"/>
    <w:rsid w:val="007536CF"/>
    <w:rsid w:val="00756CCE"/>
    <w:rsid w:val="007579CA"/>
    <w:rsid w:val="007F06B3"/>
    <w:rsid w:val="007F3C36"/>
    <w:rsid w:val="0082221F"/>
    <w:rsid w:val="00843BF1"/>
    <w:rsid w:val="00871092"/>
    <w:rsid w:val="00875F73"/>
    <w:rsid w:val="00877402"/>
    <w:rsid w:val="0089798A"/>
    <w:rsid w:val="008E7EF4"/>
    <w:rsid w:val="008F336A"/>
    <w:rsid w:val="008F798B"/>
    <w:rsid w:val="00997770"/>
    <w:rsid w:val="009B73D7"/>
    <w:rsid w:val="009C29CF"/>
    <w:rsid w:val="009D05D7"/>
    <w:rsid w:val="009D0E18"/>
    <w:rsid w:val="009E7E6E"/>
    <w:rsid w:val="009F6422"/>
    <w:rsid w:val="00A37D31"/>
    <w:rsid w:val="00A400D3"/>
    <w:rsid w:val="00A42059"/>
    <w:rsid w:val="00A63FAA"/>
    <w:rsid w:val="00A67CCA"/>
    <w:rsid w:val="00AA0184"/>
    <w:rsid w:val="00AD1E0E"/>
    <w:rsid w:val="00AF7A18"/>
    <w:rsid w:val="00B0505D"/>
    <w:rsid w:val="00B47340"/>
    <w:rsid w:val="00B47CAF"/>
    <w:rsid w:val="00B519C6"/>
    <w:rsid w:val="00BC0E3B"/>
    <w:rsid w:val="00BC5FB1"/>
    <w:rsid w:val="00BF334E"/>
    <w:rsid w:val="00C11232"/>
    <w:rsid w:val="00C71565"/>
    <w:rsid w:val="00C94ACA"/>
    <w:rsid w:val="00CC0DD0"/>
    <w:rsid w:val="00CF4F7C"/>
    <w:rsid w:val="00D10ED3"/>
    <w:rsid w:val="00D16F3D"/>
    <w:rsid w:val="00D24253"/>
    <w:rsid w:val="00D341C1"/>
    <w:rsid w:val="00D55F60"/>
    <w:rsid w:val="00D8094E"/>
    <w:rsid w:val="00DB44EE"/>
    <w:rsid w:val="00DD0E4E"/>
    <w:rsid w:val="00E0239A"/>
    <w:rsid w:val="00E053C6"/>
    <w:rsid w:val="00E171C9"/>
    <w:rsid w:val="00E375F0"/>
    <w:rsid w:val="00E725BB"/>
    <w:rsid w:val="00E95C9C"/>
    <w:rsid w:val="00EA665A"/>
    <w:rsid w:val="00EA77EF"/>
    <w:rsid w:val="00EB1F2B"/>
    <w:rsid w:val="00EB2437"/>
    <w:rsid w:val="00EC0897"/>
    <w:rsid w:val="00EF0226"/>
    <w:rsid w:val="00EF3CCD"/>
    <w:rsid w:val="00F2643F"/>
    <w:rsid w:val="00F51C5F"/>
    <w:rsid w:val="00F53D7A"/>
    <w:rsid w:val="00F60E23"/>
    <w:rsid w:val="00F771D1"/>
    <w:rsid w:val="00F83F6D"/>
    <w:rsid w:val="00F9459D"/>
    <w:rsid w:val="00FA2C0A"/>
    <w:rsid w:val="00FC6AA2"/>
    <w:rsid w:val="00FC7C9A"/>
    <w:rsid w:val="00FD53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583388F"/>
  <w15:chartTrackingRefBased/>
  <w15:docId w15:val="{6CECA33E-46D7-46C4-BA0F-3777FB828B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B44EE"/>
    <w:pPr>
      <w:shd w:val="clear" w:color="auto" w:fill="FFFFFF"/>
      <w:spacing w:before="120" w:beforeAutospacing="1" w:after="120" w:afterAutospacing="1" w:line="240" w:lineRule="auto"/>
    </w:pPr>
    <w:rPr>
      <w:rFonts w:ascii="Arial" w:eastAsia="Times New Roman" w:hAnsi="Arial" w:cs="Arial"/>
      <w:iCs/>
      <w:color w:val="252525"/>
      <w:kern w:val="0"/>
      <w:lang w:eastAsia="fr-FR"/>
      <w14:ligatures w14:val="none"/>
    </w:rPr>
  </w:style>
  <w:style w:type="paragraph" w:styleId="Titre1">
    <w:name w:val="heading 1"/>
    <w:basedOn w:val="Normal"/>
    <w:next w:val="Normal"/>
    <w:link w:val="Titre1Car"/>
    <w:uiPriority w:val="9"/>
    <w:qFormat/>
    <w:rsid w:val="00DB44EE"/>
    <w:pPr>
      <w:keepNext/>
      <w:suppressAutoHyphens/>
      <w:spacing w:before="240"/>
      <w:outlineLvl w:val="0"/>
    </w:pPr>
    <w:rPr>
      <w:color w:val="465F9D"/>
      <w:sz w:val="28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DB44EE"/>
    <w:pPr>
      <w:keepNext/>
      <w:suppressAutoHyphens/>
      <w:spacing w:before="240"/>
      <w:outlineLvl w:val="1"/>
    </w:pPr>
    <w:rPr>
      <w:b/>
      <w:sz w:val="24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DB44EE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DB44EE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character" w:default="1" w:styleId="Policepardfaut">
    <w:name w:val="Default Paragraph Font"/>
    <w:uiPriority w:val="1"/>
    <w:semiHidden/>
    <w:unhideWhenUsed/>
    <w:rsid w:val="00DB44EE"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  <w:rsid w:val="00DB44EE"/>
  </w:style>
  <w:style w:type="paragraph" w:styleId="Paragraphedeliste">
    <w:name w:val="List Paragraph"/>
    <w:basedOn w:val="Normal"/>
    <w:uiPriority w:val="34"/>
    <w:rsid w:val="00DB44EE"/>
    <w:pPr>
      <w:ind w:left="720"/>
      <w:contextualSpacing/>
    </w:pPr>
  </w:style>
  <w:style w:type="table" w:styleId="Grilledutableau">
    <w:name w:val="Table Grid"/>
    <w:basedOn w:val="TableauNormal"/>
    <w:uiPriority w:val="59"/>
    <w:rsid w:val="00DB44EE"/>
    <w:pPr>
      <w:spacing w:after="0" w:line="240" w:lineRule="auto"/>
    </w:pPr>
    <w:rPr>
      <w:rFonts w:ascii="Calibri" w:eastAsia="Calibri" w:hAnsi="Calibri" w:cs="Times New Roman"/>
      <w:kern w:val="0"/>
      <w:sz w:val="2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1Car">
    <w:name w:val="Titre 1 Car"/>
    <w:link w:val="Titre1"/>
    <w:uiPriority w:val="9"/>
    <w:rsid w:val="00DB44EE"/>
    <w:rPr>
      <w:rFonts w:ascii="Arial" w:eastAsia="Times New Roman" w:hAnsi="Arial" w:cs="Arial"/>
      <w:iCs/>
      <w:color w:val="465F9D"/>
      <w:kern w:val="0"/>
      <w:sz w:val="28"/>
      <w:szCs w:val="36"/>
      <w:shd w:val="clear" w:color="auto" w:fill="FFFFFF"/>
      <w:lang w:eastAsia="fr-FR"/>
      <w14:ligatures w14:val="none"/>
    </w:rPr>
  </w:style>
  <w:style w:type="character" w:customStyle="1" w:styleId="Titre2Car">
    <w:name w:val="Titre 2 Car"/>
    <w:link w:val="Titre2"/>
    <w:uiPriority w:val="9"/>
    <w:rsid w:val="00DB44EE"/>
    <w:rPr>
      <w:rFonts w:ascii="Arial" w:eastAsia="Times New Roman" w:hAnsi="Arial" w:cs="Arial"/>
      <w:b/>
      <w:iCs/>
      <w:color w:val="252525"/>
      <w:kern w:val="0"/>
      <w:sz w:val="24"/>
      <w:szCs w:val="32"/>
      <w:shd w:val="clear" w:color="auto" w:fill="FFFFFF"/>
      <w:lang w:eastAsia="fr-FR"/>
      <w14:ligatures w14:val="none"/>
    </w:rPr>
  </w:style>
  <w:style w:type="paragraph" w:styleId="En-tte">
    <w:name w:val="header"/>
    <w:basedOn w:val="Normal"/>
    <w:link w:val="En-tteCar"/>
    <w:uiPriority w:val="99"/>
    <w:unhideWhenUsed/>
    <w:rsid w:val="0089798A"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  <w:rsid w:val="0089798A"/>
  </w:style>
  <w:style w:type="paragraph" w:styleId="Pieddepage">
    <w:name w:val="footer"/>
    <w:basedOn w:val="Normal"/>
    <w:link w:val="PieddepageCar"/>
    <w:uiPriority w:val="99"/>
    <w:unhideWhenUsed/>
    <w:rsid w:val="00DB44EE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DB44EE"/>
    <w:rPr>
      <w:rFonts w:ascii="Arial" w:eastAsia="Times New Roman" w:hAnsi="Arial" w:cs="Arial"/>
      <w:iCs/>
      <w:color w:val="252525"/>
      <w:kern w:val="0"/>
      <w:shd w:val="clear" w:color="auto" w:fill="FFFFFF"/>
      <w:lang w:eastAsia="fr-FR"/>
      <w14:ligatures w14:val="none"/>
    </w:rPr>
  </w:style>
  <w:style w:type="character" w:customStyle="1" w:styleId="Titre3Car">
    <w:name w:val="Titre 3 Car"/>
    <w:link w:val="Titre3"/>
    <w:uiPriority w:val="9"/>
    <w:rsid w:val="00DB44EE"/>
    <w:rPr>
      <w:rFonts w:ascii="Arial" w:eastAsia="Times New Roman" w:hAnsi="Arial" w:cs="Times New Roman"/>
      <w:bCs/>
      <w:iCs/>
      <w:color w:val="465F9D"/>
      <w:kern w:val="0"/>
      <w:sz w:val="28"/>
      <w:shd w:val="clear" w:color="auto" w:fill="FFFFFF"/>
      <w:lang w:eastAsia="fr-FR"/>
      <w14:ligatures w14:val="none"/>
    </w:rPr>
  </w:style>
  <w:style w:type="character" w:customStyle="1" w:styleId="Titre4Car">
    <w:name w:val="Titre 4 Car"/>
    <w:link w:val="Titre4"/>
    <w:uiPriority w:val="9"/>
    <w:semiHidden/>
    <w:rsid w:val="00DB44EE"/>
    <w:rPr>
      <w:rFonts w:ascii="Calibri" w:eastAsia="Times New Roman" w:hAnsi="Calibri" w:cs="Times New Roman"/>
      <w:b/>
      <w:bCs/>
      <w:iCs/>
      <w:color w:val="252525"/>
      <w:kern w:val="0"/>
      <w:sz w:val="28"/>
      <w:szCs w:val="28"/>
      <w:shd w:val="clear" w:color="auto" w:fill="FFFFFF"/>
      <w:lang w:eastAsia="fr-FR"/>
      <w14:ligatures w14:val="none"/>
    </w:rPr>
  </w:style>
  <w:style w:type="paragraph" w:customStyle="1" w:styleId="Default">
    <w:name w:val="Default"/>
    <w:rsid w:val="00DB44EE"/>
    <w:pPr>
      <w:autoSpaceDE w:val="0"/>
      <w:autoSpaceDN w:val="0"/>
      <w:adjustRightInd w:val="0"/>
      <w:spacing w:after="0" w:line="240" w:lineRule="auto"/>
    </w:pPr>
    <w:rPr>
      <w:rFonts w:ascii="Marianne" w:hAnsi="Marianne" w:cs="Marianne"/>
      <w:color w:val="000000"/>
      <w:kern w:val="0"/>
      <w:sz w:val="24"/>
      <w:szCs w:val="24"/>
    </w:rPr>
  </w:style>
  <w:style w:type="character" w:styleId="Textedelespacerserv">
    <w:name w:val="Placeholder Text"/>
    <w:basedOn w:val="Policepardfaut"/>
    <w:uiPriority w:val="99"/>
    <w:semiHidden/>
    <w:rsid w:val="00DB44EE"/>
    <w:rPr>
      <w:color w:val="808080"/>
    </w:rPr>
  </w:style>
  <w:style w:type="paragraph" w:customStyle="1" w:styleId="Titredecollection">
    <w:name w:val="Titre de collection"/>
    <w:basedOn w:val="Normal"/>
    <w:qFormat/>
    <w:rsid w:val="00DB44EE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DB44EE"/>
    <w:pPr>
      <w:suppressAutoHyphens/>
      <w:jc w:val="center"/>
    </w:pPr>
    <w:rPr>
      <w:sz w:val="36"/>
      <w:szCs w:val="56"/>
    </w:rPr>
  </w:style>
  <w:style w:type="table" w:customStyle="1" w:styleId="TableauEn-tte">
    <w:name w:val="Tableau En-tête"/>
    <w:basedOn w:val="TableauNormal"/>
    <w:uiPriority w:val="99"/>
    <w:rsid w:val="00DB44EE"/>
    <w:pPr>
      <w:spacing w:before="100" w:beforeAutospacing="1" w:after="100" w:afterAutospacing="1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Encadr">
    <w:name w:val="Encadré"/>
    <w:basedOn w:val="Normal"/>
    <w:qFormat/>
    <w:rsid w:val="00DB44EE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table" w:styleId="Ombrageclair">
    <w:name w:val="Light Shading"/>
    <w:basedOn w:val="TableauNormal"/>
    <w:uiPriority w:val="60"/>
    <w:rsid w:val="00DB44EE"/>
    <w:pPr>
      <w:spacing w:after="0" w:line="240" w:lineRule="auto"/>
    </w:pPr>
    <w:rPr>
      <w:rFonts w:ascii="Calibri" w:eastAsia="Calibri" w:hAnsi="Calibri" w:cs="Times New Roman"/>
      <w:color w:val="000000"/>
      <w:kern w:val="0"/>
      <w:sz w:val="20"/>
      <w:szCs w:val="20"/>
      <w:lang w:eastAsia="fr-FR"/>
      <w14:ligatures w14:val="none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DB44EE"/>
    <w:pPr>
      <w:spacing w:before="120" w:after="120" w:line="240" w:lineRule="auto"/>
    </w:pPr>
    <w:rPr>
      <w:rFonts w:ascii="Calibri" w:eastAsia="Calibri" w:hAnsi="Calibri" w:cs="Times New Roman"/>
      <w:kern w:val="0"/>
      <w:szCs w:val="20"/>
      <w:lang w:eastAsia="fr-FR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DB44EE"/>
    <w:pPr>
      <w:keepLines/>
      <w:shd w:val="clear" w:color="auto" w:fill="auto"/>
      <w:suppressAutoHyphens w:val="0"/>
      <w:spacing w:before="480" w:after="0" w:line="276" w:lineRule="auto"/>
      <w:outlineLvl w:val="9"/>
    </w:pPr>
    <w:rPr>
      <w:rFonts w:ascii="Cambria" w:hAnsi="Cambria" w:cs="Times New Roman"/>
      <w:b/>
      <w:bCs/>
      <w:iCs w:val="0"/>
      <w:color w:val="365F91"/>
      <w:szCs w:val="28"/>
    </w:rPr>
  </w:style>
  <w:style w:type="character" w:styleId="Lienhypertexte">
    <w:name w:val="Hyperlink"/>
    <w:uiPriority w:val="99"/>
    <w:unhideWhenUsed/>
    <w:rsid w:val="00DB44EE"/>
    <w:rPr>
      <w:color w:val="0000FF"/>
      <w:u w:val="single"/>
    </w:rPr>
  </w:style>
  <w:style w:type="paragraph" w:customStyle="1" w:styleId="Encartgras">
    <w:name w:val="Encart gras"/>
    <w:basedOn w:val="Normal"/>
    <w:qFormat/>
    <w:rsid w:val="00DB44EE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DB44EE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DB44EE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DB44EE"/>
    <w:pPr>
      <w:shd w:val="clear" w:color="auto" w:fill="auto"/>
    </w:pPr>
    <w:rPr>
      <w:b/>
      <w:color w:val="465F9D"/>
    </w:rPr>
  </w:style>
  <w:style w:type="paragraph" w:customStyle="1" w:styleId="Encadrfond">
    <w:name w:val="Encadré fond"/>
    <w:basedOn w:val="Normal"/>
    <w:qFormat/>
    <w:rsid w:val="00DB44EE"/>
    <w:pPr>
      <w:shd w:val="clear" w:color="auto" w:fill="CFD5E8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jsavidan\Desktop\Fiches%20pour%20&#233;duscol-&#233;val%20nationales%20de%204e\FDS%20fiches%20&#233;l&#233;&#232;ves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AA7389-413D-44B3-800C-FDDFF22777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FDS fiches éléèves.dotx</Template>
  <TotalTime>32</TotalTime>
  <Pages>5</Pages>
  <Words>633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Eric CHAPIGNAC</dc:creator>
  <cp:keywords/>
  <dc:description/>
  <cp:lastModifiedBy>JEROME SAVIDAN</cp:lastModifiedBy>
  <cp:revision>13</cp:revision>
  <cp:lastPrinted>2023-06-08T09:29:00Z</cp:lastPrinted>
  <dcterms:created xsi:type="dcterms:W3CDTF">2023-06-21T14:42:00Z</dcterms:created>
  <dcterms:modified xsi:type="dcterms:W3CDTF">2023-08-08T13:06:00Z</dcterms:modified>
</cp:coreProperties>
</file>